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5563D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6C1A4271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لطفا نکات زیر برای 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sz w:val="40"/>
          <w:szCs w:val="40"/>
          <w:u w:val="single"/>
          <w:rtl/>
          <w:lang w:bidi="fa-IR"/>
        </w:rPr>
        <w:t>تایپ سوالات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rtl/>
          <w:lang w:bidi="fa-IR"/>
        </w:rPr>
        <w:t xml:space="preserve"> 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>دقت شود</w:t>
      </w:r>
    </w:p>
    <w:p w14:paraId="4673D28D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4613B78" w14:textId="77777777" w:rsidR="00ED5B61" w:rsidRDefault="00ED5B61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فرمت پیشنهادی </w:t>
      </w:r>
      <w:r>
        <w:rPr>
          <w:rStyle w:val="StyleComplexNazanin"/>
          <w:rFonts w:asciiTheme="majorBidi" w:hAnsiTheme="majorBidi" w:cs="B Nazanin"/>
          <w:lang w:bidi="fa-IR"/>
        </w:rPr>
        <w:t>word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 برای ورود سوالات از آن</w:t>
      </w:r>
    </w:p>
    <w:p w14:paraId="0133590B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خطوط جداول فقط برای نمایش قرار داده شده است. </w:t>
      </w:r>
    </w:p>
    <w:p w14:paraId="29EBA46F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هر سوال در یک جدول مستقل آورده میشود</w:t>
      </w:r>
    </w:p>
    <w:p w14:paraId="500FFAF6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سطر اول نام آزمون مرتبط قرار داده میشود.</w:t>
      </w:r>
    </w:p>
    <w:p w14:paraId="101B7D09" w14:textId="77777777" w:rsidR="00ED5B61" w:rsidRDefault="00ED5B6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شماره سوال و گزینه ها به عنوان مرجع برای آنالیز سوالات در نظر گرفته</w:t>
      </w:r>
      <w:r w:rsidR="009B24FF">
        <w:rPr>
          <w:rStyle w:val="StyleComplexNazanin"/>
          <w:rFonts w:asciiTheme="majorBidi" w:hAnsiTheme="majorBidi" w:cs="B Nazanin" w:hint="cs"/>
          <w:rtl/>
          <w:lang w:bidi="fa-IR"/>
        </w:rPr>
        <w:t xml:space="preserve"> میشود .</w:t>
      </w:r>
    </w:p>
    <w:p w14:paraId="09986CFB" w14:textId="77777777" w:rsidR="009B24FF" w:rsidRPr="009B24FF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تعداد جدول در هر صفحه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</w:p>
    <w:p w14:paraId="3799A131" w14:textId="77777777" w:rsidR="009B24FF" w:rsidRPr="00374FD1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افزایش ارتفاع جدول بدلیل زیاد بودن متن سوال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  <w:r w:rsidR="00374FD1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.</w:t>
      </w:r>
    </w:p>
    <w:p w14:paraId="1BC99DA2" w14:textId="77777777" w:rsidR="00374FD1" w:rsidRDefault="00374FD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تعداد جدول های درج شده صرفا جهت راحتی کار بوده و در صورت کم شدن تعداد جدول ها و زیاد شدن آن مشکلی در ورود سوالات پیش نمی آید. (تعداد سوالات ورودی به تعداد جدول ها)</w:t>
      </w:r>
    </w:p>
    <w:p w14:paraId="20B1189C" w14:textId="77777777" w:rsidR="007E0865" w:rsidRDefault="007E0865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ورود اطلاعات منبع اختیاری می باشد</w:t>
      </w:r>
    </w:p>
    <w:p w14:paraId="4509DA75" w14:textId="77777777" w:rsidR="00ED5B61" w:rsidRDefault="00ED5B61" w:rsidP="00ED5B61">
      <w:pPr>
        <w:pStyle w:val="a3"/>
        <w:ind w:left="720"/>
        <w:rPr>
          <w:rStyle w:val="StyleComplexNazanin"/>
          <w:rFonts w:asciiTheme="majorBidi" w:hAnsiTheme="majorBidi" w:cs="B Nazanin"/>
          <w:lang w:bidi="fa-IR"/>
        </w:rPr>
      </w:pPr>
    </w:p>
    <w:p w14:paraId="260EA6C7" w14:textId="77777777" w:rsidR="009B24FF" w:rsidRDefault="009B24FF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  <w:r>
        <w:rPr>
          <w:rStyle w:val="StyleComplexNazanin"/>
          <w:rFonts w:asciiTheme="majorBidi" w:hAnsiTheme="majorBidi" w:cs="B Nazanin"/>
          <w:rtl/>
          <w:lang w:bidi="fa-IR"/>
        </w:rPr>
        <w:br w:type="page"/>
      </w: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47B11" w:rsidRPr="005460F2" w14:paraId="0837F334" w14:textId="77777777" w:rsidTr="000B5862">
        <w:trPr>
          <w:cantSplit/>
        </w:trPr>
        <w:tc>
          <w:tcPr>
            <w:tcW w:w="794" w:type="dxa"/>
          </w:tcPr>
          <w:p w14:paraId="1B20E5D4" w14:textId="77777777" w:rsidR="00847B11" w:rsidRPr="005460F2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bookmarkStart w:id="0" w:name="_Hlk200468028"/>
          </w:p>
        </w:tc>
        <w:tc>
          <w:tcPr>
            <w:tcW w:w="9411" w:type="dxa"/>
            <w:gridSpan w:val="2"/>
          </w:tcPr>
          <w:p w14:paraId="581DBF12" w14:textId="1EF34A12" w:rsidR="00847B11" w:rsidRPr="005460F2" w:rsidRDefault="008A1EC0" w:rsidP="00776D30">
            <w:pPr>
              <w:pStyle w:val="a3"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</w:t>
            </w:r>
            <w:r w:rsidR="00C45620">
              <w:rPr>
                <w:rFonts w:ascii="Calibri" w:hAnsi="Calibri" w:cs="B Yagut" w:hint="cs"/>
                <w:b/>
                <w:color w:val="000000"/>
                <w:rtl/>
              </w:rPr>
              <w:t xml:space="preserve">: </w:t>
            </w:r>
            <w:r w:rsidR="000B5862"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="000B5862"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0B5862"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="000B5862"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0B5862"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="000B5862"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0B5862"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 w:rsid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="000B5862"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="000B5862"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0B5862"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="000B5862"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872B77" w:rsidRPr="005460F2" w14:paraId="5DF9ABB5" w14:textId="77777777" w:rsidTr="000B5862">
        <w:trPr>
          <w:cantSplit/>
        </w:trPr>
        <w:tc>
          <w:tcPr>
            <w:tcW w:w="794" w:type="dxa"/>
            <w:vAlign w:val="center"/>
          </w:tcPr>
          <w:p w14:paraId="6579C750" w14:textId="36F64BBF" w:rsidR="00872B77" w:rsidRPr="005460F2" w:rsidRDefault="00872B77" w:rsidP="00D8075E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6FAAD6" w14:textId="1231F0A0" w:rsidR="00776D30" w:rsidRPr="005460F2" w:rsidRDefault="00E87320" w:rsidP="00872B7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ارگونومی چیست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E87320" w:rsidRPr="005460F2" w14:paraId="1D6CF01F" w14:textId="77777777" w:rsidTr="000B5862">
        <w:trPr>
          <w:cantSplit/>
        </w:trPr>
        <w:tc>
          <w:tcPr>
            <w:tcW w:w="794" w:type="dxa"/>
          </w:tcPr>
          <w:p w14:paraId="4E3D2209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4F8099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7053270" w14:textId="579D5BAF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60CC6">
              <w:rPr>
                <w:rtl/>
              </w:rPr>
              <w:t>طراحی ابزار برای افزایش بهره‌وری</w:t>
            </w:r>
          </w:p>
        </w:tc>
      </w:tr>
      <w:tr w:rsidR="00E87320" w:rsidRPr="005460F2" w14:paraId="3BDF9655" w14:textId="77777777" w:rsidTr="000B5862">
        <w:trPr>
          <w:cantSplit/>
        </w:trPr>
        <w:tc>
          <w:tcPr>
            <w:tcW w:w="794" w:type="dxa"/>
          </w:tcPr>
          <w:p w14:paraId="77448B6F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A607AE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81567B" w14:textId="4AD321BD" w:rsidR="00E87320" w:rsidRPr="00E87320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87320">
              <w:rPr>
                <w:color w:val="EE0000"/>
                <w:rtl/>
              </w:rPr>
              <w:t xml:space="preserve"> دانش تطابق محیط کار با ویژگی‌های انسان</w:t>
            </w:r>
          </w:p>
        </w:tc>
      </w:tr>
      <w:tr w:rsidR="00E87320" w:rsidRPr="005460F2" w14:paraId="0B428EF5" w14:textId="77777777" w:rsidTr="000B5862">
        <w:trPr>
          <w:cantSplit/>
        </w:trPr>
        <w:tc>
          <w:tcPr>
            <w:tcW w:w="794" w:type="dxa"/>
          </w:tcPr>
          <w:p w14:paraId="0B971911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A96104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2FBA701" w14:textId="20C22F59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60CC6">
              <w:rPr>
                <w:rtl/>
              </w:rPr>
              <w:t xml:space="preserve"> مطالعه رفتار انسان در محیط کار</w:t>
            </w:r>
          </w:p>
        </w:tc>
      </w:tr>
      <w:tr w:rsidR="00E87320" w:rsidRPr="005460F2" w14:paraId="72EF6141" w14:textId="77777777" w:rsidTr="000B5862">
        <w:trPr>
          <w:cantSplit/>
        </w:trPr>
        <w:tc>
          <w:tcPr>
            <w:tcW w:w="794" w:type="dxa"/>
          </w:tcPr>
          <w:p w14:paraId="13730C53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AC82EA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827337F" w14:textId="549F1B15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60CC6">
              <w:rPr>
                <w:rtl/>
              </w:rPr>
              <w:t xml:space="preserve"> کاهش هزینه‌های تولید</w:t>
            </w:r>
          </w:p>
        </w:tc>
      </w:tr>
      <w:tr w:rsidR="00B93860" w:rsidRPr="005460F2" w14:paraId="093A3379" w14:textId="77777777" w:rsidTr="000B5862">
        <w:trPr>
          <w:cantSplit/>
        </w:trPr>
        <w:tc>
          <w:tcPr>
            <w:tcW w:w="794" w:type="dxa"/>
          </w:tcPr>
          <w:p w14:paraId="6472FDD0" w14:textId="77777777" w:rsidR="00B93860" w:rsidRPr="005460F2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7FF080" w14:textId="77777777" w:rsidR="00B93860" w:rsidRPr="005460F2" w:rsidRDefault="00B93860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bookmarkEnd w:id="0"/>
    </w:tbl>
    <w:p w14:paraId="2CE0CE47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5BA7E9CE" w14:textId="77777777" w:rsidTr="00A27C4F">
        <w:trPr>
          <w:cantSplit/>
        </w:trPr>
        <w:tc>
          <w:tcPr>
            <w:tcW w:w="794" w:type="dxa"/>
          </w:tcPr>
          <w:p w14:paraId="50DA6061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B05489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141C2301" w14:textId="77777777" w:rsidTr="00A27C4F">
        <w:trPr>
          <w:cantSplit/>
        </w:trPr>
        <w:tc>
          <w:tcPr>
            <w:tcW w:w="794" w:type="dxa"/>
            <w:vAlign w:val="center"/>
          </w:tcPr>
          <w:p w14:paraId="53C15C1A" w14:textId="2D91B021" w:rsidR="000B5862" w:rsidRPr="005460F2" w:rsidRDefault="000B5862" w:rsidP="00D8075E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BF72A3C" w14:textId="2373FD02" w:rsidR="000B5862" w:rsidRPr="005460F2" w:rsidRDefault="00E8732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هدف اصلی ارگونومی چیست</w:t>
            </w:r>
            <w:r>
              <w:rPr>
                <w:rFonts w:hint="cs"/>
                <w:b/>
                <w:rtl/>
              </w:rPr>
              <w:t>؟</w:t>
            </w:r>
          </w:p>
        </w:tc>
      </w:tr>
      <w:tr w:rsidR="00E87320" w:rsidRPr="005460F2" w14:paraId="63FEFAE5" w14:textId="77777777" w:rsidTr="00A27C4F">
        <w:trPr>
          <w:cantSplit/>
        </w:trPr>
        <w:tc>
          <w:tcPr>
            <w:tcW w:w="794" w:type="dxa"/>
          </w:tcPr>
          <w:p w14:paraId="1677A3B9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D0B931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05D3D22" w14:textId="656684FA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554ED">
              <w:rPr>
                <w:rtl/>
              </w:rPr>
              <w:t>افزایش سرعت تولید</w:t>
            </w:r>
          </w:p>
        </w:tc>
      </w:tr>
      <w:tr w:rsidR="00E87320" w:rsidRPr="005460F2" w14:paraId="555FA0AA" w14:textId="77777777" w:rsidTr="00A27C4F">
        <w:trPr>
          <w:cantSplit/>
        </w:trPr>
        <w:tc>
          <w:tcPr>
            <w:tcW w:w="794" w:type="dxa"/>
          </w:tcPr>
          <w:p w14:paraId="47EC1036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36CC78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4F042A" w14:textId="29085093" w:rsidR="00E87320" w:rsidRPr="00E87320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87320">
              <w:rPr>
                <w:color w:val="EE0000"/>
                <w:rtl/>
              </w:rPr>
              <w:t xml:space="preserve"> کاهش خستگی و آسیب‌های شغلی</w:t>
            </w:r>
          </w:p>
        </w:tc>
      </w:tr>
      <w:tr w:rsidR="00E87320" w:rsidRPr="005460F2" w14:paraId="6F0E5360" w14:textId="77777777" w:rsidTr="00A27C4F">
        <w:trPr>
          <w:cantSplit/>
        </w:trPr>
        <w:tc>
          <w:tcPr>
            <w:tcW w:w="794" w:type="dxa"/>
          </w:tcPr>
          <w:p w14:paraId="50A378B1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59FD76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5D6591" w14:textId="3F07E481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554ED">
              <w:rPr>
                <w:rtl/>
              </w:rPr>
              <w:t xml:space="preserve"> کاهش تعداد کارکنان</w:t>
            </w:r>
          </w:p>
        </w:tc>
      </w:tr>
      <w:tr w:rsidR="00E87320" w:rsidRPr="005460F2" w14:paraId="13F5389F" w14:textId="77777777" w:rsidTr="00A27C4F">
        <w:trPr>
          <w:cantSplit/>
        </w:trPr>
        <w:tc>
          <w:tcPr>
            <w:tcW w:w="794" w:type="dxa"/>
          </w:tcPr>
          <w:p w14:paraId="13A172B4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BA1B5D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B88C91" w14:textId="2CD5FF2F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554ED">
              <w:rPr>
                <w:rtl/>
              </w:rPr>
              <w:t xml:space="preserve"> افزایش سود شرکت</w:t>
            </w:r>
          </w:p>
        </w:tc>
      </w:tr>
      <w:tr w:rsidR="000B5862" w:rsidRPr="005460F2" w14:paraId="4A49D6EA" w14:textId="77777777" w:rsidTr="00A27C4F">
        <w:trPr>
          <w:cantSplit/>
        </w:trPr>
        <w:tc>
          <w:tcPr>
            <w:tcW w:w="794" w:type="dxa"/>
          </w:tcPr>
          <w:p w14:paraId="4189EA1A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E6C61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EAD5FA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045251EA" w14:textId="77777777" w:rsidTr="00A27C4F">
        <w:trPr>
          <w:cantSplit/>
        </w:trPr>
        <w:tc>
          <w:tcPr>
            <w:tcW w:w="794" w:type="dxa"/>
          </w:tcPr>
          <w:p w14:paraId="0DC6AD32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EF1701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45EECA79" w14:textId="77777777" w:rsidTr="00A27C4F">
        <w:trPr>
          <w:cantSplit/>
        </w:trPr>
        <w:tc>
          <w:tcPr>
            <w:tcW w:w="794" w:type="dxa"/>
            <w:vAlign w:val="center"/>
          </w:tcPr>
          <w:p w14:paraId="651D3B99" w14:textId="086822EA" w:rsidR="000B5862" w:rsidRPr="005460F2" w:rsidRDefault="000B5862" w:rsidP="00D8075E">
            <w:pPr>
              <w:pStyle w:val="a"/>
              <w:keepNext/>
              <w:keepLines/>
              <w:numPr>
                <w:ilvl w:val="0"/>
                <w:numId w:val="10"/>
              </w:num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844243" w14:textId="11EC06D0" w:rsidR="000B5862" w:rsidRPr="005460F2" w:rsidRDefault="00E8732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کدام یک از اجزای ارگونومی به طراحی ابزار و تجهیزات فیزیکی می‌پردازد</w:t>
            </w:r>
            <w:r>
              <w:rPr>
                <w:rFonts w:hint="cs"/>
                <w:b/>
                <w:rtl/>
              </w:rPr>
              <w:t>؟</w:t>
            </w:r>
          </w:p>
        </w:tc>
      </w:tr>
      <w:tr w:rsidR="00E87320" w:rsidRPr="005460F2" w14:paraId="3144B206" w14:textId="77777777" w:rsidTr="00A27C4F">
        <w:trPr>
          <w:cantSplit/>
        </w:trPr>
        <w:tc>
          <w:tcPr>
            <w:tcW w:w="794" w:type="dxa"/>
          </w:tcPr>
          <w:p w14:paraId="74DA5E65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642BBE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EF1D52" w14:textId="3A5DB9DD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85FBD">
              <w:rPr>
                <w:rtl/>
              </w:rPr>
              <w:t>ارگونومی نرم‌افزار</w:t>
            </w:r>
          </w:p>
        </w:tc>
      </w:tr>
      <w:tr w:rsidR="00E87320" w:rsidRPr="005460F2" w14:paraId="54B697B5" w14:textId="77777777" w:rsidTr="00A27C4F">
        <w:trPr>
          <w:cantSplit/>
        </w:trPr>
        <w:tc>
          <w:tcPr>
            <w:tcW w:w="794" w:type="dxa"/>
          </w:tcPr>
          <w:p w14:paraId="336E64DA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1FBC6A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58BF158" w14:textId="38B02EC6" w:rsidR="00E87320" w:rsidRPr="00E87320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87320">
              <w:rPr>
                <w:color w:val="EE0000"/>
                <w:rtl/>
              </w:rPr>
              <w:t xml:space="preserve"> ارگونومی سخت‌افزار</w:t>
            </w:r>
          </w:p>
        </w:tc>
      </w:tr>
      <w:tr w:rsidR="00E87320" w:rsidRPr="005460F2" w14:paraId="38FFAEFE" w14:textId="77777777" w:rsidTr="00A27C4F">
        <w:trPr>
          <w:cantSplit/>
        </w:trPr>
        <w:tc>
          <w:tcPr>
            <w:tcW w:w="794" w:type="dxa"/>
          </w:tcPr>
          <w:p w14:paraId="7BE6D351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45BF16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BC0A827" w14:textId="59FF3373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85FBD">
              <w:rPr>
                <w:rtl/>
              </w:rPr>
              <w:t xml:space="preserve"> ارگونومی کلان</w:t>
            </w:r>
          </w:p>
        </w:tc>
      </w:tr>
      <w:tr w:rsidR="00E87320" w:rsidRPr="005460F2" w14:paraId="2FD64D17" w14:textId="77777777" w:rsidTr="00A27C4F">
        <w:trPr>
          <w:cantSplit/>
        </w:trPr>
        <w:tc>
          <w:tcPr>
            <w:tcW w:w="794" w:type="dxa"/>
          </w:tcPr>
          <w:p w14:paraId="43E92369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004484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F515FD5" w14:textId="2E65B498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85FBD">
              <w:rPr>
                <w:rtl/>
              </w:rPr>
              <w:t xml:space="preserve"> ارگونومی محیطی</w:t>
            </w:r>
          </w:p>
        </w:tc>
      </w:tr>
      <w:tr w:rsidR="000B5862" w:rsidRPr="005460F2" w14:paraId="2A50C1E0" w14:textId="77777777" w:rsidTr="00A27C4F">
        <w:trPr>
          <w:cantSplit/>
        </w:trPr>
        <w:tc>
          <w:tcPr>
            <w:tcW w:w="794" w:type="dxa"/>
          </w:tcPr>
          <w:p w14:paraId="4B58359C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0D7BBD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03980AB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57CA5FD4" w14:textId="77777777" w:rsidTr="00A27C4F">
        <w:trPr>
          <w:cantSplit/>
        </w:trPr>
        <w:tc>
          <w:tcPr>
            <w:tcW w:w="794" w:type="dxa"/>
          </w:tcPr>
          <w:p w14:paraId="772A7B66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CCEDC5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1F241320" w14:textId="77777777" w:rsidTr="00A27C4F">
        <w:trPr>
          <w:cantSplit/>
        </w:trPr>
        <w:tc>
          <w:tcPr>
            <w:tcW w:w="794" w:type="dxa"/>
            <w:vAlign w:val="center"/>
          </w:tcPr>
          <w:p w14:paraId="09CB29E0" w14:textId="2037BDEF" w:rsidR="000B5862" w:rsidRPr="005460F2" w:rsidRDefault="000B5862" w:rsidP="00D8075E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123264" w14:textId="580253D9" w:rsidR="000B5862" w:rsidRPr="005460F2" w:rsidRDefault="00E8732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ارگونومی شناختی به چه موضوعی می‌پردازد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E87320" w:rsidRPr="005460F2" w14:paraId="389E9729" w14:textId="77777777" w:rsidTr="00A27C4F">
        <w:trPr>
          <w:cantSplit/>
        </w:trPr>
        <w:tc>
          <w:tcPr>
            <w:tcW w:w="794" w:type="dxa"/>
          </w:tcPr>
          <w:p w14:paraId="45FE8293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E413F9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BDF17BD" w14:textId="0E62D28F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75DB0">
              <w:rPr>
                <w:rtl/>
              </w:rPr>
              <w:t>طراحی صندلی‌های اداری</w:t>
            </w:r>
          </w:p>
        </w:tc>
      </w:tr>
      <w:tr w:rsidR="00E87320" w:rsidRPr="005460F2" w14:paraId="3B954265" w14:textId="77777777" w:rsidTr="00A27C4F">
        <w:trPr>
          <w:cantSplit/>
        </w:trPr>
        <w:tc>
          <w:tcPr>
            <w:tcW w:w="794" w:type="dxa"/>
          </w:tcPr>
          <w:p w14:paraId="3719D025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52E385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EF5B7B" w14:textId="003473AC" w:rsidR="00E87320" w:rsidRPr="00E87320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87320">
              <w:rPr>
                <w:color w:val="EE0000"/>
                <w:rtl/>
              </w:rPr>
              <w:t xml:space="preserve"> پردازش اطلاعات و حل مسائل توسط انسان</w:t>
            </w:r>
          </w:p>
        </w:tc>
      </w:tr>
      <w:tr w:rsidR="00E87320" w:rsidRPr="005460F2" w14:paraId="520A6F0A" w14:textId="77777777" w:rsidTr="00A27C4F">
        <w:trPr>
          <w:cantSplit/>
        </w:trPr>
        <w:tc>
          <w:tcPr>
            <w:tcW w:w="794" w:type="dxa"/>
          </w:tcPr>
          <w:p w14:paraId="6820E5D2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1D8DEB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5DA4809" w14:textId="7746380A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75DB0">
              <w:rPr>
                <w:rtl/>
              </w:rPr>
              <w:t xml:space="preserve"> تنظیم نور محیط کار</w:t>
            </w:r>
          </w:p>
        </w:tc>
      </w:tr>
      <w:tr w:rsidR="00E87320" w:rsidRPr="005460F2" w14:paraId="3D5D0CEA" w14:textId="77777777" w:rsidTr="00A27C4F">
        <w:trPr>
          <w:cantSplit/>
        </w:trPr>
        <w:tc>
          <w:tcPr>
            <w:tcW w:w="794" w:type="dxa"/>
          </w:tcPr>
          <w:p w14:paraId="7552B084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4AA8A6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34A2F9" w14:textId="5BE0DE6E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75DB0">
              <w:rPr>
                <w:rtl/>
              </w:rPr>
              <w:t xml:space="preserve"> حمل دستی بار</w:t>
            </w:r>
          </w:p>
        </w:tc>
      </w:tr>
      <w:tr w:rsidR="000B5862" w:rsidRPr="005460F2" w14:paraId="7F152368" w14:textId="77777777" w:rsidTr="00A27C4F">
        <w:trPr>
          <w:cantSplit/>
        </w:trPr>
        <w:tc>
          <w:tcPr>
            <w:tcW w:w="794" w:type="dxa"/>
          </w:tcPr>
          <w:p w14:paraId="35C548CC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86812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8C2695C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0E2FFD3B" w14:textId="77777777" w:rsidTr="00A27C4F">
        <w:trPr>
          <w:cantSplit/>
        </w:trPr>
        <w:tc>
          <w:tcPr>
            <w:tcW w:w="794" w:type="dxa"/>
          </w:tcPr>
          <w:p w14:paraId="68FC4B2F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DD3466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63CADBEA" w14:textId="77777777" w:rsidTr="00A27C4F">
        <w:trPr>
          <w:cantSplit/>
        </w:trPr>
        <w:tc>
          <w:tcPr>
            <w:tcW w:w="794" w:type="dxa"/>
            <w:vAlign w:val="center"/>
          </w:tcPr>
          <w:p w14:paraId="6212818B" w14:textId="011ECEAE" w:rsidR="000B5862" w:rsidRPr="005460F2" w:rsidRDefault="000B5862" w:rsidP="00D8075E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B00ABC7" w14:textId="49F4EC1A" w:rsidR="000B5862" w:rsidRPr="005460F2" w:rsidRDefault="00E8732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کدام یک از عوامل زیر جزء ریسک‌فاکتورهای اختلالات اسکلتی-عضلانی نیست</w:t>
            </w:r>
            <w:r>
              <w:rPr>
                <w:rFonts w:hint="cs"/>
                <w:b/>
                <w:rtl/>
              </w:rPr>
              <w:t>؟</w:t>
            </w:r>
          </w:p>
        </w:tc>
      </w:tr>
      <w:tr w:rsidR="00E87320" w:rsidRPr="005460F2" w14:paraId="25ED560F" w14:textId="77777777" w:rsidTr="00A27C4F">
        <w:trPr>
          <w:cantSplit/>
        </w:trPr>
        <w:tc>
          <w:tcPr>
            <w:tcW w:w="794" w:type="dxa"/>
          </w:tcPr>
          <w:p w14:paraId="78638C20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03ABF3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DE85ABA" w14:textId="16E9A730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E5114">
              <w:rPr>
                <w:rtl/>
              </w:rPr>
              <w:t>پوسچر نامناسب</w:t>
            </w:r>
          </w:p>
        </w:tc>
      </w:tr>
      <w:tr w:rsidR="00E87320" w:rsidRPr="005460F2" w14:paraId="35F07A42" w14:textId="77777777" w:rsidTr="00A27C4F">
        <w:trPr>
          <w:cantSplit/>
        </w:trPr>
        <w:tc>
          <w:tcPr>
            <w:tcW w:w="794" w:type="dxa"/>
          </w:tcPr>
          <w:p w14:paraId="1D0B31AD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7D847A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75012DD" w14:textId="1CBFA665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E5114">
              <w:rPr>
                <w:rtl/>
              </w:rPr>
              <w:t xml:space="preserve"> حمل دستی بار</w:t>
            </w:r>
          </w:p>
        </w:tc>
      </w:tr>
      <w:tr w:rsidR="00E87320" w:rsidRPr="005460F2" w14:paraId="0A111515" w14:textId="77777777" w:rsidTr="00A27C4F">
        <w:trPr>
          <w:cantSplit/>
        </w:trPr>
        <w:tc>
          <w:tcPr>
            <w:tcW w:w="794" w:type="dxa"/>
          </w:tcPr>
          <w:p w14:paraId="658F04E0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BAE97B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F9BE0F0" w14:textId="1D5ED9D3" w:rsidR="00E87320" w:rsidRPr="00E87320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>
              <w:rPr>
                <w:rFonts w:hint="cs"/>
                <w:color w:val="EE0000"/>
                <w:rtl/>
              </w:rPr>
              <w:t>صدا</w:t>
            </w:r>
          </w:p>
        </w:tc>
      </w:tr>
      <w:tr w:rsidR="00E87320" w:rsidRPr="005460F2" w14:paraId="671D59DA" w14:textId="77777777" w:rsidTr="00A27C4F">
        <w:trPr>
          <w:cantSplit/>
        </w:trPr>
        <w:tc>
          <w:tcPr>
            <w:tcW w:w="794" w:type="dxa"/>
          </w:tcPr>
          <w:p w14:paraId="4C627B74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26ED26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564CD1A" w14:textId="019664CE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E5114">
              <w:rPr>
                <w:rtl/>
              </w:rPr>
              <w:t xml:space="preserve"> حرکات تکراری</w:t>
            </w:r>
          </w:p>
        </w:tc>
      </w:tr>
      <w:tr w:rsidR="000B5862" w:rsidRPr="005460F2" w14:paraId="436FB7F1" w14:textId="77777777" w:rsidTr="00A27C4F">
        <w:trPr>
          <w:cantSplit/>
        </w:trPr>
        <w:tc>
          <w:tcPr>
            <w:tcW w:w="794" w:type="dxa"/>
          </w:tcPr>
          <w:p w14:paraId="6C0CE040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03F235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6C947E4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4CF26CC6" w14:textId="77777777" w:rsidTr="00A27C4F">
        <w:trPr>
          <w:cantSplit/>
        </w:trPr>
        <w:tc>
          <w:tcPr>
            <w:tcW w:w="794" w:type="dxa"/>
          </w:tcPr>
          <w:p w14:paraId="2FF0667A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982C90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7F6BBD75" w14:textId="77777777" w:rsidTr="00A27C4F">
        <w:trPr>
          <w:cantSplit/>
        </w:trPr>
        <w:tc>
          <w:tcPr>
            <w:tcW w:w="794" w:type="dxa"/>
            <w:vAlign w:val="center"/>
          </w:tcPr>
          <w:p w14:paraId="0B43C751" w14:textId="55A2855F" w:rsidR="000B5862" w:rsidRPr="005460F2" w:rsidRDefault="000B5862" w:rsidP="00D8075E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422AAB" w14:textId="642E0DAC" w:rsidR="000B5862" w:rsidRPr="005460F2" w:rsidRDefault="00E8732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شایع‌ترین اختلال اسکلتی-عضلانی در محیط‌های کاری چیست</w:t>
            </w:r>
            <w:r>
              <w:rPr>
                <w:rFonts w:hint="cs"/>
                <w:b/>
                <w:rtl/>
              </w:rPr>
              <w:t>؟</w:t>
            </w:r>
          </w:p>
        </w:tc>
      </w:tr>
      <w:tr w:rsidR="00E87320" w:rsidRPr="005460F2" w14:paraId="6AC663B1" w14:textId="77777777" w:rsidTr="00A27C4F">
        <w:trPr>
          <w:cantSplit/>
        </w:trPr>
        <w:tc>
          <w:tcPr>
            <w:tcW w:w="794" w:type="dxa"/>
          </w:tcPr>
          <w:p w14:paraId="63501B73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3A04FD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DE1B34" w14:textId="147D01C6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86C83">
              <w:rPr>
                <w:rtl/>
              </w:rPr>
              <w:t xml:space="preserve"> سندرم تونل کارپال</w:t>
            </w:r>
          </w:p>
        </w:tc>
      </w:tr>
      <w:tr w:rsidR="00E87320" w:rsidRPr="005460F2" w14:paraId="7754FE8C" w14:textId="77777777" w:rsidTr="00A27C4F">
        <w:trPr>
          <w:cantSplit/>
        </w:trPr>
        <w:tc>
          <w:tcPr>
            <w:tcW w:w="794" w:type="dxa"/>
          </w:tcPr>
          <w:p w14:paraId="57EB7A48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BEF518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BCD8ADC" w14:textId="1AB9C639" w:rsidR="00E87320" w:rsidRPr="00E87320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87320">
              <w:rPr>
                <w:color w:val="EE0000"/>
                <w:rtl/>
              </w:rPr>
              <w:t xml:space="preserve"> کمردرد</w:t>
            </w:r>
          </w:p>
        </w:tc>
      </w:tr>
      <w:tr w:rsidR="00E87320" w:rsidRPr="005460F2" w14:paraId="73A8BEF6" w14:textId="77777777" w:rsidTr="00A27C4F">
        <w:trPr>
          <w:cantSplit/>
        </w:trPr>
        <w:tc>
          <w:tcPr>
            <w:tcW w:w="794" w:type="dxa"/>
          </w:tcPr>
          <w:p w14:paraId="12B63EE4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977862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1F23359" w14:textId="63F64282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86C83">
              <w:rPr>
                <w:rtl/>
              </w:rPr>
              <w:t xml:space="preserve"> آرتروز</w:t>
            </w:r>
          </w:p>
        </w:tc>
      </w:tr>
      <w:tr w:rsidR="00E87320" w:rsidRPr="005460F2" w14:paraId="2D2EC617" w14:textId="77777777" w:rsidTr="00A27C4F">
        <w:trPr>
          <w:cantSplit/>
        </w:trPr>
        <w:tc>
          <w:tcPr>
            <w:tcW w:w="794" w:type="dxa"/>
          </w:tcPr>
          <w:p w14:paraId="2BB2D748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F9BF00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210E4F" w14:textId="5C9E3B67" w:rsidR="00E87320" w:rsidRPr="005460F2" w:rsidRDefault="00E87320" w:rsidP="00E87320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86C83">
              <w:rPr>
                <w:rtl/>
              </w:rPr>
              <w:t xml:space="preserve"> پارگی دیسک</w:t>
            </w:r>
          </w:p>
        </w:tc>
      </w:tr>
      <w:tr w:rsidR="00E87320" w:rsidRPr="005460F2" w14:paraId="4B270B27" w14:textId="77777777" w:rsidTr="00A27C4F">
        <w:trPr>
          <w:cantSplit/>
        </w:trPr>
        <w:tc>
          <w:tcPr>
            <w:tcW w:w="794" w:type="dxa"/>
          </w:tcPr>
          <w:p w14:paraId="76722E94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71D5E2" w14:textId="77777777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D7D16D4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55365AFF" w14:textId="77777777" w:rsidTr="00A27C4F">
        <w:trPr>
          <w:cantSplit/>
        </w:trPr>
        <w:tc>
          <w:tcPr>
            <w:tcW w:w="794" w:type="dxa"/>
          </w:tcPr>
          <w:p w14:paraId="33E3BF05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23F337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51332B5C" w14:textId="77777777" w:rsidTr="00A27C4F">
        <w:trPr>
          <w:cantSplit/>
        </w:trPr>
        <w:tc>
          <w:tcPr>
            <w:tcW w:w="794" w:type="dxa"/>
            <w:vAlign w:val="center"/>
          </w:tcPr>
          <w:p w14:paraId="214DD68F" w14:textId="0E50B3B2" w:rsidR="000B5862" w:rsidRPr="005460F2" w:rsidRDefault="000B5862" w:rsidP="00D8075E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2CF155" w14:textId="4FCE7487" w:rsidR="000B5862" w:rsidRPr="005460F2" w:rsidRDefault="00E8732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کدام یک از عوامل زیر در بروز اختلالات اسکلتی-عضلانی نقش ندارد؟</w:t>
            </w:r>
          </w:p>
        </w:tc>
      </w:tr>
      <w:tr w:rsidR="00E87320" w:rsidRPr="005460F2" w14:paraId="35894F8E" w14:textId="77777777" w:rsidTr="00A27C4F">
        <w:trPr>
          <w:cantSplit/>
        </w:trPr>
        <w:tc>
          <w:tcPr>
            <w:tcW w:w="794" w:type="dxa"/>
          </w:tcPr>
          <w:p w14:paraId="33134E53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B0A132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124A2E0" w14:textId="3534E865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42EF2">
              <w:rPr>
                <w:rtl/>
              </w:rPr>
              <w:t>ارتعاش</w:t>
            </w:r>
          </w:p>
        </w:tc>
      </w:tr>
      <w:tr w:rsidR="00E87320" w:rsidRPr="005460F2" w14:paraId="0D55EA65" w14:textId="77777777" w:rsidTr="00A27C4F">
        <w:trPr>
          <w:cantSplit/>
        </w:trPr>
        <w:tc>
          <w:tcPr>
            <w:tcW w:w="794" w:type="dxa"/>
          </w:tcPr>
          <w:p w14:paraId="6FBDCECE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B394F8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66C9BC" w14:textId="49C43F36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42EF2">
              <w:rPr>
                <w:rtl/>
              </w:rPr>
              <w:t xml:space="preserve"> دمای پایین</w:t>
            </w:r>
          </w:p>
        </w:tc>
      </w:tr>
      <w:tr w:rsidR="00E87320" w:rsidRPr="005460F2" w14:paraId="0F5ED706" w14:textId="77777777" w:rsidTr="00A27C4F">
        <w:trPr>
          <w:cantSplit/>
        </w:trPr>
        <w:tc>
          <w:tcPr>
            <w:tcW w:w="794" w:type="dxa"/>
          </w:tcPr>
          <w:p w14:paraId="340DE7E7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866023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222E2AE" w14:textId="08B9D044" w:rsidR="00E87320" w:rsidRPr="00E87320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87320">
              <w:rPr>
                <w:color w:val="EE0000"/>
                <w:rtl/>
              </w:rPr>
              <w:t xml:space="preserve"> استراحت کافی</w:t>
            </w:r>
          </w:p>
        </w:tc>
      </w:tr>
      <w:tr w:rsidR="00E87320" w:rsidRPr="005460F2" w14:paraId="2E95045F" w14:textId="77777777" w:rsidTr="00A27C4F">
        <w:trPr>
          <w:cantSplit/>
        </w:trPr>
        <w:tc>
          <w:tcPr>
            <w:tcW w:w="794" w:type="dxa"/>
          </w:tcPr>
          <w:p w14:paraId="446BC24B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09A22A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D9F2D2E" w14:textId="2F334301" w:rsidR="00E87320" w:rsidRPr="005460F2" w:rsidRDefault="00E87320" w:rsidP="00E87320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42EF2">
              <w:rPr>
                <w:rtl/>
              </w:rPr>
              <w:t>اعمال نیروی زیاد</w:t>
            </w:r>
          </w:p>
        </w:tc>
      </w:tr>
      <w:tr w:rsidR="000B5862" w:rsidRPr="005460F2" w14:paraId="7263A571" w14:textId="77777777" w:rsidTr="00A27C4F">
        <w:trPr>
          <w:cantSplit/>
        </w:trPr>
        <w:tc>
          <w:tcPr>
            <w:tcW w:w="794" w:type="dxa"/>
          </w:tcPr>
          <w:p w14:paraId="25D56F01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8103F93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0C4B7D7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5F089D6B" w14:textId="77777777" w:rsidTr="00A27C4F">
        <w:trPr>
          <w:cantSplit/>
        </w:trPr>
        <w:tc>
          <w:tcPr>
            <w:tcW w:w="794" w:type="dxa"/>
          </w:tcPr>
          <w:p w14:paraId="73CEE558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3416690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32D63A64" w14:textId="77777777" w:rsidTr="00A27C4F">
        <w:trPr>
          <w:cantSplit/>
        </w:trPr>
        <w:tc>
          <w:tcPr>
            <w:tcW w:w="794" w:type="dxa"/>
            <w:vAlign w:val="center"/>
          </w:tcPr>
          <w:p w14:paraId="688BFC6B" w14:textId="3F7F05D8" w:rsidR="000B5862" w:rsidRPr="005460F2" w:rsidRDefault="000B5862" w:rsidP="00D8075E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5F79F3" w14:textId="58432346" w:rsidR="000B5862" w:rsidRPr="005460F2" w:rsidRDefault="00E8732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proofErr w:type="gramStart"/>
            <w:r w:rsidRPr="002529F3">
              <w:rPr>
                <w:b/>
              </w:rPr>
              <w:t xml:space="preserve">CTD </w:t>
            </w:r>
            <w:r>
              <w:rPr>
                <w:rFonts w:hint="cs"/>
                <w:b/>
                <w:rtl/>
              </w:rPr>
              <w:t xml:space="preserve"> </w:t>
            </w:r>
            <w:r w:rsidRPr="002529F3">
              <w:rPr>
                <w:b/>
                <w:rtl/>
              </w:rPr>
              <w:t>مخفف</w:t>
            </w:r>
            <w:proofErr w:type="gramEnd"/>
            <w:r w:rsidRPr="002529F3">
              <w:rPr>
                <w:b/>
                <w:rtl/>
              </w:rPr>
              <w:t xml:space="preserve"> چیست</w:t>
            </w:r>
            <w:r>
              <w:rPr>
                <w:rFonts w:hint="cs"/>
                <w:b/>
                <w:rtl/>
              </w:rPr>
              <w:t>؟</w:t>
            </w:r>
          </w:p>
        </w:tc>
      </w:tr>
      <w:tr w:rsidR="00E87320" w:rsidRPr="005460F2" w14:paraId="45A24F8A" w14:textId="77777777" w:rsidTr="00A27C4F">
        <w:trPr>
          <w:cantSplit/>
        </w:trPr>
        <w:tc>
          <w:tcPr>
            <w:tcW w:w="794" w:type="dxa"/>
          </w:tcPr>
          <w:p w14:paraId="5F8AE35F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419391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C71CA2" w14:textId="18B4C01D" w:rsidR="00E87320" w:rsidRPr="00E87320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87320">
              <w:rPr>
                <w:color w:val="EE0000"/>
              </w:rPr>
              <w:t>Cumulative Trauma Disorders</w:t>
            </w:r>
          </w:p>
        </w:tc>
      </w:tr>
      <w:tr w:rsidR="00E87320" w:rsidRPr="005460F2" w14:paraId="4932FA18" w14:textId="77777777" w:rsidTr="00A27C4F">
        <w:trPr>
          <w:cantSplit/>
        </w:trPr>
        <w:tc>
          <w:tcPr>
            <w:tcW w:w="794" w:type="dxa"/>
          </w:tcPr>
          <w:p w14:paraId="7ED22F0E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6428B1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D79EAD5" w14:textId="693AD0BB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311F8">
              <w:t>Chronic Tissue Damage</w:t>
            </w:r>
          </w:p>
        </w:tc>
      </w:tr>
      <w:tr w:rsidR="00E87320" w:rsidRPr="005460F2" w14:paraId="2F24575F" w14:textId="77777777" w:rsidTr="00A27C4F">
        <w:trPr>
          <w:cantSplit/>
        </w:trPr>
        <w:tc>
          <w:tcPr>
            <w:tcW w:w="794" w:type="dxa"/>
          </w:tcPr>
          <w:p w14:paraId="43B1495A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57EB59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EC6D27" w14:textId="1066789E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311F8">
              <w:t>Cumulative Task Disorders</w:t>
            </w:r>
          </w:p>
        </w:tc>
      </w:tr>
      <w:tr w:rsidR="00E87320" w:rsidRPr="005460F2" w14:paraId="0E0E2938" w14:textId="77777777" w:rsidTr="00A27C4F">
        <w:trPr>
          <w:cantSplit/>
        </w:trPr>
        <w:tc>
          <w:tcPr>
            <w:tcW w:w="794" w:type="dxa"/>
          </w:tcPr>
          <w:p w14:paraId="2038A810" w14:textId="77777777" w:rsidR="00E87320" w:rsidRPr="005460F2" w:rsidRDefault="00E87320" w:rsidP="00E8732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942B68" w14:textId="77777777" w:rsidR="00E87320" w:rsidRPr="005460F2" w:rsidRDefault="00E87320" w:rsidP="00E8732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51F419" w14:textId="462E0157" w:rsidR="00E87320" w:rsidRPr="005460F2" w:rsidRDefault="00E87320" w:rsidP="00E8732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311F8">
              <w:t>Chronic Trauma Diseases</w:t>
            </w:r>
          </w:p>
        </w:tc>
      </w:tr>
      <w:tr w:rsidR="000B5862" w:rsidRPr="005460F2" w14:paraId="1F2A66E2" w14:textId="77777777" w:rsidTr="00A27C4F">
        <w:trPr>
          <w:cantSplit/>
        </w:trPr>
        <w:tc>
          <w:tcPr>
            <w:tcW w:w="794" w:type="dxa"/>
          </w:tcPr>
          <w:p w14:paraId="504FFD6B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7B9D4EE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071B37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610152AB" w14:textId="77777777" w:rsidTr="00A27C4F">
        <w:trPr>
          <w:cantSplit/>
        </w:trPr>
        <w:tc>
          <w:tcPr>
            <w:tcW w:w="794" w:type="dxa"/>
          </w:tcPr>
          <w:p w14:paraId="38B9BD53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8A0EF18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039322E2" w14:textId="77777777" w:rsidTr="00A27C4F">
        <w:trPr>
          <w:cantSplit/>
        </w:trPr>
        <w:tc>
          <w:tcPr>
            <w:tcW w:w="794" w:type="dxa"/>
            <w:vAlign w:val="center"/>
          </w:tcPr>
          <w:p w14:paraId="0ACD59FE" w14:textId="14AB6F04" w:rsidR="000B5862" w:rsidRPr="005460F2" w:rsidRDefault="000B5862" w:rsidP="00D8075E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3022005" w14:textId="4505E917" w:rsidR="000B5862" w:rsidRPr="005460F2" w:rsidRDefault="00E8732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کدام ناحیه از بدن بیشتر در معرض آسیب‌های ناشی از کار با کامپیوتر است</w:t>
            </w:r>
            <w:r>
              <w:rPr>
                <w:rFonts w:hint="cs"/>
                <w:b/>
                <w:rtl/>
              </w:rPr>
              <w:t>؟</w:t>
            </w:r>
          </w:p>
        </w:tc>
      </w:tr>
      <w:tr w:rsidR="00302E56" w:rsidRPr="005460F2" w14:paraId="626053EC" w14:textId="77777777" w:rsidTr="00A27C4F">
        <w:trPr>
          <w:cantSplit/>
        </w:trPr>
        <w:tc>
          <w:tcPr>
            <w:tcW w:w="794" w:type="dxa"/>
          </w:tcPr>
          <w:p w14:paraId="3EADDB05" w14:textId="77777777" w:rsidR="00302E56" w:rsidRPr="005460F2" w:rsidRDefault="00302E56" w:rsidP="00302E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B83203" w14:textId="77777777" w:rsidR="00302E56" w:rsidRPr="005460F2" w:rsidRDefault="00302E56" w:rsidP="00302E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B637A86" w14:textId="7E5A229C" w:rsidR="00302E56" w:rsidRPr="005460F2" w:rsidRDefault="00302E56" w:rsidP="00302E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44018">
              <w:rPr>
                <w:rtl/>
              </w:rPr>
              <w:t>پاها</w:t>
            </w:r>
          </w:p>
        </w:tc>
      </w:tr>
      <w:tr w:rsidR="00302E56" w:rsidRPr="005460F2" w14:paraId="31510355" w14:textId="77777777" w:rsidTr="00A27C4F">
        <w:trPr>
          <w:cantSplit/>
        </w:trPr>
        <w:tc>
          <w:tcPr>
            <w:tcW w:w="794" w:type="dxa"/>
          </w:tcPr>
          <w:p w14:paraId="24807EA5" w14:textId="77777777" w:rsidR="00302E56" w:rsidRPr="005460F2" w:rsidRDefault="00302E56" w:rsidP="00302E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8747B8" w14:textId="77777777" w:rsidR="00302E56" w:rsidRPr="005460F2" w:rsidRDefault="00302E56" w:rsidP="00302E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0D75E80" w14:textId="62EEAD29" w:rsidR="00302E56" w:rsidRPr="00302E56" w:rsidRDefault="00302E56" w:rsidP="00302E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02E56">
              <w:rPr>
                <w:color w:val="EE0000"/>
                <w:rtl/>
              </w:rPr>
              <w:t xml:space="preserve"> مچ دست و گردن</w:t>
            </w:r>
          </w:p>
        </w:tc>
      </w:tr>
      <w:tr w:rsidR="00302E56" w:rsidRPr="005460F2" w14:paraId="4EFD3EEC" w14:textId="77777777" w:rsidTr="00A27C4F">
        <w:trPr>
          <w:cantSplit/>
        </w:trPr>
        <w:tc>
          <w:tcPr>
            <w:tcW w:w="794" w:type="dxa"/>
          </w:tcPr>
          <w:p w14:paraId="0BF99B84" w14:textId="77777777" w:rsidR="00302E56" w:rsidRPr="005460F2" w:rsidRDefault="00302E56" w:rsidP="00302E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CFBCF2" w14:textId="77777777" w:rsidR="00302E56" w:rsidRPr="005460F2" w:rsidRDefault="00302E56" w:rsidP="00302E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9046EA" w14:textId="7975ECB6" w:rsidR="00302E56" w:rsidRPr="005460F2" w:rsidRDefault="00302E56" w:rsidP="00302E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44018">
              <w:rPr>
                <w:rtl/>
              </w:rPr>
              <w:t xml:space="preserve"> کمر و شانه‌ها</w:t>
            </w:r>
          </w:p>
        </w:tc>
      </w:tr>
      <w:tr w:rsidR="00302E56" w:rsidRPr="005460F2" w14:paraId="6AAA3F6F" w14:textId="77777777" w:rsidTr="00A27C4F">
        <w:trPr>
          <w:cantSplit/>
        </w:trPr>
        <w:tc>
          <w:tcPr>
            <w:tcW w:w="794" w:type="dxa"/>
          </w:tcPr>
          <w:p w14:paraId="6463D240" w14:textId="77777777" w:rsidR="00302E56" w:rsidRPr="005460F2" w:rsidRDefault="00302E56" w:rsidP="00302E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85DE61" w14:textId="77777777" w:rsidR="00302E56" w:rsidRPr="005460F2" w:rsidRDefault="00302E56" w:rsidP="00302E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B1161C" w14:textId="3C06F4C2" w:rsidR="00302E56" w:rsidRPr="005460F2" w:rsidRDefault="00302E56" w:rsidP="00302E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44018">
              <w:rPr>
                <w:rtl/>
              </w:rPr>
              <w:t xml:space="preserve"> سینه</w:t>
            </w:r>
          </w:p>
        </w:tc>
      </w:tr>
      <w:tr w:rsidR="000B5862" w:rsidRPr="005460F2" w14:paraId="5756263B" w14:textId="77777777" w:rsidTr="00A27C4F">
        <w:trPr>
          <w:cantSplit/>
        </w:trPr>
        <w:tc>
          <w:tcPr>
            <w:tcW w:w="794" w:type="dxa"/>
          </w:tcPr>
          <w:p w14:paraId="20506A8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148C46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047EB8F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22EAA0AB" w14:textId="77777777" w:rsidTr="00A27C4F">
        <w:trPr>
          <w:cantSplit/>
        </w:trPr>
        <w:tc>
          <w:tcPr>
            <w:tcW w:w="794" w:type="dxa"/>
          </w:tcPr>
          <w:p w14:paraId="1F05863E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FBC613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33A47F1C" w14:textId="77777777" w:rsidTr="00A27C4F">
        <w:trPr>
          <w:cantSplit/>
        </w:trPr>
        <w:tc>
          <w:tcPr>
            <w:tcW w:w="794" w:type="dxa"/>
            <w:vAlign w:val="center"/>
          </w:tcPr>
          <w:p w14:paraId="1E228AD4" w14:textId="17630B83" w:rsidR="000B5862" w:rsidRPr="005460F2" w:rsidRDefault="000B5862" w:rsidP="00D8075E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349E2A" w14:textId="4EF0EA73" w:rsidR="000B5862" w:rsidRPr="005460F2" w:rsidRDefault="00302E56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برای پیشگیری از اختلالات اسکلتی-عضلانی، کدام اقدام مؤثرتر است</w:t>
            </w:r>
            <w:r>
              <w:rPr>
                <w:rFonts w:hint="cs"/>
                <w:b/>
                <w:rtl/>
              </w:rPr>
              <w:t>؟</w:t>
            </w:r>
          </w:p>
        </w:tc>
      </w:tr>
      <w:tr w:rsidR="00302E56" w:rsidRPr="005460F2" w14:paraId="20BA5212" w14:textId="77777777" w:rsidTr="00A27C4F">
        <w:trPr>
          <w:cantSplit/>
        </w:trPr>
        <w:tc>
          <w:tcPr>
            <w:tcW w:w="794" w:type="dxa"/>
          </w:tcPr>
          <w:p w14:paraId="48AD2472" w14:textId="77777777" w:rsidR="00302E56" w:rsidRPr="005460F2" w:rsidRDefault="00302E56" w:rsidP="00302E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5C09FF" w14:textId="77777777" w:rsidR="00302E56" w:rsidRPr="005460F2" w:rsidRDefault="00302E56" w:rsidP="00302E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6F85AA6" w14:textId="28E1A843" w:rsidR="00302E56" w:rsidRPr="005460F2" w:rsidRDefault="00302E56" w:rsidP="00302E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B08B0">
              <w:rPr>
                <w:rtl/>
              </w:rPr>
              <w:t>افزایش ساعت کار</w:t>
            </w:r>
          </w:p>
        </w:tc>
      </w:tr>
      <w:tr w:rsidR="00302E56" w:rsidRPr="005460F2" w14:paraId="6684B77E" w14:textId="77777777" w:rsidTr="00A27C4F">
        <w:trPr>
          <w:cantSplit/>
        </w:trPr>
        <w:tc>
          <w:tcPr>
            <w:tcW w:w="794" w:type="dxa"/>
          </w:tcPr>
          <w:p w14:paraId="26EB461F" w14:textId="77777777" w:rsidR="00302E56" w:rsidRPr="005460F2" w:rsidRDefault="00302E56" w:rsidP="00302E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EDD4FA" w14:textId="77777777" w:rsidR="00302E56" w:rsidRPr="005460F2" w:rsidRDefault="00302E56" w:rsidP="00302E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11039C4" w14:textId="7400DF4A" w:rsidR="00302E56" w:rsidRPr="00302E56" w:rsidRDefault="00302E56" w:rsidP="00302E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02E56">
              <w:rPr>
                <w:color w:val="EE0000"/>
                <w:rtl/>
              </w:rPr>
              <w:t xml:space="preserve"> طراحی ارگونومیک ایستگاه کار</w:t>
            </w:r>
          </w:p>
        </w:tc>
      </w:tr>
      <w:tr w:rsidR="00302E56" w:rsidRPr="005460F2" w14:paraId="2C31E753" w14:textId="77777777" w:rsidTr="00A27C4F">
        <w:trPr>
          <w:cantSplit/>
        </w:trPr>
        <w:tc>
          <w:tcPr>
            <w:tcW w:w="794" w:type="dxa"/>
          </w:tcPr>
          <w:p w14:paraId="0C804BD2" w14:textId="77777777" w:rsidR="00302E56" w:rsidRPr="005460F2" w:rsidRDefault="00302E56" w:rsidP="00302E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E97D93" w14:textId="77777777" w:rsidR="00302E56" w:rsidRPr="005460F2" w:rsidRDefault="00302E56" w:rsidP="00302E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883326B" w14:textId="608308A0" w:rsidR="00302E56" w:rsidRPr="005460F2" w:rsidRDefault="00302E56" w:rsidP="00302E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B08B0">
              <w:rPr>
                <w:rtl/>
              </w:rPr>
              <w:t xml:space="preserve"> کاهش دستمزد کارکنان</w:t>
            </w:r>
          </w:p>
        </w:tc>
      </w:tr>
      <w:tr w:rsidR="00302E56" w:rsidRPr="005460F2" w14:paraId="6E8A1C27" w14:textId="77777777" w:rsidTr="00A27C4F">
        <w:trPr>
          <w:cantSplit/>
        </w:trPr>
        <w:tc>
          <w:tcPr>
            <w:tcW w:w="794" w:type="dxa"/>
          </w:tcPr>
          <w:p w14:paraId="11841453" w14:textId="77777777" w:rsidR="00302E56" w:rsidRPr="005460F2" w:rsidRDefault="00302E56" w:rsidP="00302E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0C7E56" w14:textId="77777777" w:rsidR="00302E56" w:rsidRPr="005460F2" w:rsidRDefault="00302E56" w:rsidP="00302E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15755F9" w14:textId="1DEECDF3" w:rsidR="00302E56" w:rsidRPr="005460F2" w:rsidRDefault="00302E56" w:rsidP="00302E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B08B0">
              <w:rPr>
                <w:rtl/>
              </w:rPr>
              <w:t xml:space="preserve"> حذف استراحت بین کار</w:t>
            </w:r>
          </w:p>
        </w:tc>
      </w:tr>
      <w:tr w:rsidR="000B5862" w:rsidRPr="005460F2" w14:paraId="1D6C3194" w14:textId="77777777" w:rsidTr="00A27C4F">
        <w:trPr>
          <w:cantSplit/>
        </w:trPr>
        <w:tc>
          <w:tcPr>
            <w:tcW w:w="794" w:type="dxa"/>
          </w:tcPr>
          <w:p w14:paraId="4366F72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259905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801CCCD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42D59CCA" w14:textId="77777777" w:rsidTr="00A27C4F">
        <w:trPr>
          <w:cantSplit/>
        </w:trPr>
        <w:tc>
          <w:tcPr>
            <w:tcW w:w="794" w:type="dxa"/>
          </w:tcPr>
          <w:p w14:paraId="5AB6CFA8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2495884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4EBD5CAD" w14:textId="77777777" w:rsidTr="00A27C4F">
        <w:trPr>
          <w:cantSplit/>
        </w:trPr>
        <w:tc>
          <w:tcPr>
            <w:tcW w:w="794" w:type="dxa"/>
            <w:vAlign w:val="center"/>
          </w:tcPr>
          <w:p w14:paraId="17ECCD3F" w14:textId="3A9FC955" w:rsidR="000B5862" w:rsidRPr="005460F2" w:rsidRDefault="000B5862" w:rsidP="00D8075E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8AB7E2" w14:textId="68FFFACC" w:rsidR="000B5862" w:rsidRPr="005460F2" w:rsidRDefault="00302E56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روش</w:t>
            </w:r>
            <w:r w:rsidRPr="002529F3">
              <w:rPr>
                <w:b/>
              </w:rPr>
              <w:t xml:space="preserve"> RULA </w:t>
            </w:r>
            <w:r w:rsidRPr="002529F3">
              <w:rPr>
                <w:b/>
                <w:rtl/>
              </w:rPr>
              <w:t>برای ارزیابی چه چیزی استفاده می‌شود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302E56" w:rsidRPr="005460F2" w14:paraId="62DE750E" w14:textId="77777777" w:rsidTr="00A27C4F">
        <w:trPr>
          <w:cantSplit/>
        </w:trPr>
        <w:tc>
          <w:tcPr>
            <w:tcW w:w="794" w:type="dxa"/>
          </w:tcPr>
          <w:p w14:paraId="51993130" w14:textId="77777777" w:rsidR="00302E56" w:rsidRPr="005460F2" w:rsidRDefault="00302E56" w:rsidP="00302E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00DE31" w14:textId="77777777" w:rsidR="00302E56" w:rsidRPr="005460F2" w:rsidRDefault="00302E56" w:rsidP="00302E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5590340" w14:textId="25EB08AE" w:rsidR="00302E56" w:rsidRPr="005460F2" w:rsidRDefault="00302E56" w:rsidP="00302E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1EC1">
              <w:rPr>
                <w:rtl/>
              </w:rPr>
              <w:t>خطرات شیمیایی</w:t>
            </w:r>
          </w:p>
        </w:tc>
      </w:tr>
      <w:tr w:rsidR="00302E56" w:rsidRPr="005460F2" w14:paraId="038CFAC1" w14:textId="77777777" w:rsidTr="00A27C4F">
        <w:trPr>
          <w:cantSplit/>
        </w:trPr>
        <w:tc>
          <w:tcPr>
            <w:tcW w:w="794" w:type="dxa"/>
          </w:tcPr>
          <w:p w14:paraId="0B3D8CE1" w14:textId="77777777" w:rsidR="00302E56" w:rsidRPr="005460F2" w:rsidRDefault="00302E56" w:rsidP="00302E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5251B4" w14:textId="77777777" w:rsidR="00302E56" w:rsidRPr="005460F2" w:rsidRDefault="00302E56" w:rsidP="00302E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15488D" w14:textId="44B8D340" w:rsidR="00302E56" w:rsidRPr="00302E56" w:rsidRDefault="00302E56" w:rsidP="00302E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02E56">
              <w:rPr>
                <w:color w:val="EE0000"/>
                <w:rtl/>
              </w:rPr>
              <w:t xml:space="preserve"> پوسچر اندام‌های فوقانی</w:t>
            </w:r>
          </w:p>
        </w:tc>
      </w:tr>
      <w:tr w:rsidR="00302E56" w:rsidRPr="005460F2" w14:paraId="4BA4C23E" w14:textId="77777777" w:rsidTr="00A27C4F">
        <w:trPr>
          <w:cantSplit/>
        </w:trPr>
        <w:tc>
          <w:tcPr>
            <w:tcW w:w="794" w:type="dxa"/>
          </w:tcPr>
          <w:p w14:paraId="527C7410" w14:textId="77777777" w:rsidR="00302E56" w:rsidRPr="005460F2" w:rsidRDefault="00302E56" w:rsidP="00302E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7D5B43" w14:textId="77777777" w:rsidR="00302E56" w:rsidRPr="005460F2" w:rsidRDefault="00302E56" w:rsidP="00302E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22DDD3" w14:textId="018D2881" w:rsidR="00302E56" w:rsidRPr="005460F2" w:rsidRDefault="00302E56" w:rsidP="00302E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1EC1">
              <w:rPr>
                <w:rtl/>
              </w:rPr>
              <w:t xml:space="preserve"> آلودگی صوتی</w:t>
            </w:r>
          </w:p>
        </w:tc>
      </w:tr>
      <w:tr w:rsidR="00302E56" w:rsidRPr="005460F2" w14:paraId="2CB86268" w14:textId="77777777" w:rsidTr="00A27C4F">
        <w:trPr>
          <w:cantSplit/>
        </w:trPr>
        <w:tc>
          <w:tcPr>
            <w:tcW w:w="794" w:type="dxa"/>
          </w:tcPr>
          <w:p w14:paraId="0ABC8F28" w14:textId="77777777" w:rsidR="00302E56" w:rsidRPr="005460F2" w:rsidRDefault="00302E56" w:rsidP="00302E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CCA1B5" w14:textId="77777777" w:rsidR="00302E56" w:rsidRPr="005460F2" w:rsidRDefault="00302E56" w:rsidP="00302E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B649518" w14:textId="0089529F" w:rsidR="00302E56" w:rsidRPr="005460F2" w:rsidRDefault="00302E56" w:rsidP="00302E5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1EC1">
              <w:rPr>
                <w:rtl/>
              </w:rPr>
              <w:t>کیفیت هوا</w:t>
            </w:r>
          </w:p>
        </w:tc>
      </w:tr>
      <w:tr w:rsidR="000B5862" w:rsidRPr="005460F2" w14:paraId="485F5061" w14:textId="77777777" w:rsidTr="00A27C4F">
        <w:trPr>
          <w:cantSplit/>
        </w:trPr>
        <w:tc>
          <w:tcPr>
            <w:tcW w:w="794" w:type="dxa"/>
          </w:tcPr>
          <w:p w14:paraId="38A3FB76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5F2A2E1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E5C95C0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19469B02" w14:textId="77777777" w:rsidTr="00A27C4F">
        <w:trPr>
          <w:cantSplit/>
        </w:trPr>
        <w:tc>
          <w:tcPr>
            <w:tcW w:w="794" w:type="dxa"/>
          </w:tcPr>
          <w:p w14:paraId="68F272A9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25B2BC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3CF2AB1B" w14:textId="77777777" w:rsidTr="00A27C4F">
        <w:trPr>
          <w:cantSplit/>
        </w:trPr>
        <w:tc>
          <w:tcPr>
            <w:tcW w:w="794" w:type="dxa"/>
            <w:vAlign w:val="center"/>
          </w:tcPr>
          <w:p w14:paraId="44B564DB" w14:textId="7CD30FD8" w:rsidR="000B5862" w:rsidRPr="005460F2" w:rsidRDefault="000B5862" w:rsidP="00D8075E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DEB0A2F" w14:textId="5B3E7248" w:rsidR="000B5862" w:rsidRPr="005460F2" w:rsidRDefault="00302E56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امتیاز نهایی در روش</w:t>
            </w:r>
            <w:r w:rsidRPr="002529F3">
              <w:rPr>
                <w:b/>
              </w:rPr>
              <w:t xml:space="preserve"> RULA </w:t>
            </w:r>
            <w:r w:rsidRPr="002529F3">
              <w:rPr>
                <w:b/>
                <w:rtl/>
              </w:rPr>
              <w:t>نشان‌دهنده چیست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302E56" w:rsidRPr="005460F2" w14:paraId="40EB915E" w14:textId="77777777" w:rsidTr="00A27C4F">
        <w:trPr>
          <w:cantSplit/>
        </w:trPr>
        <w:tc>
          <w:tcPr>
            <w:tcW w:w="794" w:type="dxa"/>
          </w:tcPr>
          <w:p w14:paraId="449AF25D" w14:textId="77777777" w:rsidR="00302E56" w:rsidRPr="005460F2" w:rsidRDefault="00302E56" w:rsidP="00302E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50C589" w14:textId="77777777" w:rsidR="00302E56" w:rsidRPr="005460F2" w:rsidRDefault="00302E56" w:rsidP="00302E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B6D3E3" w14:textId="3CE688EF" w:rsidR="00302E56" w:rsidRPr="00302E56" w:rsidRDefault="00302E56" w:rsidP="00302E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02E56">
              <w:rPr>
                <w:color w:val="EE0000"/>
                <w:rtl/>
              </w:rPr>
              <w:t>سطح خطر بروز آسیب</w:t>
            </w:r>
          </w:p>
        </w:tc>
      </w:tr>
      <w:tr w:rsidR="00302E56" w:rsidRPr="005460F2" w14:paraId="2F25F7CA" w14:textId="77777777" w:rsidTr="00A27C4F">
        <w:trPr>
          <w:cantSplit/>
        </w:trPr>
        <w:tc>
          <w:tcPr>
            <w:tcW w:w="794" w:type="dxa"/>
          </w:tcPr>
          <w:p w14:paraId="28349E30" w14:textId="77777777" w:rsidR="00302E56" w:rsidRPr="005460F2" w:rsidRDefault="00302E56" w:rsidP="00302E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A56584" w14:textId="77777777" w:rsidR="00302E56" w:rsidRPr="005460F2" w:rsidRDefault="00302E56" w:rsidP="00302E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53436C5" w14:textId="732018F5" w:rsidR="00302E56" w:rsidRPr="005460F2" w:rsidRDefault="00302E56" w:rsidP="00302E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611B3">
              <w:rPr>
                <w:rtl/>
              </w:rPr>
              <w:t xml:space="preserve"> میزان تولید کارگر</w:t>
            </w:r>
          </w:p>
        </w:tc>
      </w:tr>
      <w:tr w:rsidR="00302E56" w:rsidRPr="005460F2" w14:paraId="172DEFEF" w14:textId="77777777" w:rsidTr="00A27C4F">
        <w:trPr>
          <w:cantSplit/>
        </w:trPr>
        <w:tc>
          <w:tcPr>
            <w:tcW w:w="794" w:type="dxa"/>
          </w:tcPr>
          <w:p w14:paraId="5E9FBA27" w14:textId="77777777" w:rsidR="00302E56" w:rsidRPr="005460F2" w:rsidRDefault="00302E56" w:rsidP="00302E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B545BB" w14:textId="77777777" w:rsidR="00302E56" w:rsidRPr="005460F2" w:rsidRDefault="00302E56" w:rsidP="00302E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40EF6D" w14:textId="316A58F4" w:rsidR="00302E56" w:rsidRPr="005460F2" w:rsidRDefault="00302E56" w:rsidP="00302E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611B3">
              <w:rPr>
                <w:rtl/>
              </w:rPr>
              <w:t xml:space="preserve"> رضایت شغلی</w:t>
            </w:r>
          </w:p>
        </w:tc>
      </w:tr>
      <w:tr w:rsidR="00302E56" w:rsidRPr="005460F2" w14:paraId="30AF8FFF" w14:textId="77777777" w:rsidTr="00A27C4F">
        <w:trPr>
          <w:cantSplit/>
        </w:trPr>
        <w:tc>
          <w:tcPr>
            <w:tcW w:w="794" w:type="dxa"/>
          </w:tcPr>
          <w:p w14:paraId="585A544D" w14:textId="77777777" w:rsidR="00302E56" w:rsidRPr="005460F2" w:rsidRDefault="00302E56" w:rsidP="00302E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60FBD2" w14:textId="77777777" w:rsidR="00302E56" w:rsidRPr="005460F2" w:rsidRDefault="00302E56" w:rsidP="00302E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A965B4" w14:textId="57E35C7C" w:rsidR="00302E56" w:rsidRPr="005460F2" w:rsidRDefault="00302E56" w:rsidP="00302E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611B3">
              <w:rPr>
                <w:rtl/>
              </w:rPr>
              <w:t xml:space="preserve"> کیفیت محصول</w:t>
            </w:r>
          </w:p>
        </w:tc>
      </w:tr>
      <w:tr w:rsidR="000B5862" w:rsidRPr="005460F2" w14:paraId="2F571897" w14:textId="77777777" w:rsidTr="00A27C4F">
        <w:trPr>
          <w:cantSplit/>
        </w:trPr>
        <w:tc>
          <w:tcPr>
            <w:tcW w:w="794" w:type="dxa"/>
          </w:tcPr>
          <w:p w14:paraId="5A33E8CD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0216F99" w14:textId="77777777" w:rsidR="000B586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  <w:p w14:paraId="1476DF09" w14:textId="77777777" w:rsidR="00230953" w:rsidRPr="005460F2" w:rsidRDefault="00230953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0B5862" w:rsidRPr="005460F2" w14:paraId="3AC7BA42" w14:textId="77777777" w:rsidTr="000B5862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14CC" w14:textId="77777777" w:rsidR="000B5862" w:rsidRPr="005460F2" w:rsidRDefault="000B5862" w:rsidP="000B5862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BBF1" w14:textId="77777777" w:rsidR="000B5862" w:rsidRPr="005460F2" w:rsidRDefault="000B5862" w:rsidP="000B586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5862">
              <w:rPr>
                <w:rFonts w:asciiTheme="majorBidi" w:hAnsiTheme="majorBidi" w:cs="B Nazanin" w:hint="cs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25EA5420" w14:textId="77777777" w:rsidTr="000B5862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482D" w14:textId="35188E99" w:rsidR="000B5862" w:rsidRPr="004C22B3" w:rsidRDefault="000B5862" w:rsidP="004C22B3">
            <w:pPr>
              <w:pStyle w:val="ListParagraph"/>
              <w:numPr>
                <w:ilvl w:val="0"/>
                <w:numId w:val="10"/>
              </w:num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A3CA" w14:textId="671B048C" w:rsidR="000B5862" w:rsidRPr="005460F2" w:rsidRDefault="00005EB7" w:rsidP="000B5862">
            <w:pPr>
              <w:pStyle w:val="a2"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 w:rsidRPr="002529F3">
              <w:rPr>
                <w:b/>
                <w:bCs/>
                <w:rtl/>
              </w:rPr>
              <w:t>کدام روش برای ارزیابی حمل دستی بار مناسب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005EB7" w:rsidRPr="005460F2" w14:paraId="5F5E13E6" w14:textId="77777777" w:rsidTr="00A27C4F">
        <w:trPr>
          <w:cantSplit/>
        </w:trPr>
        <w:tc>
          <w:tcPr>
            <w:tcW w:w="794" w:type="dxa"/>
          </w:tcPr>
          <w:p w14:paraId="29AA1E00" w14:textId="77777777" w:rsidR="00005EB7" w:rsidRPr="005460F2" w:rsidRDefault="00005EB7" w:rsidP="00005EB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4DBFB0" w14:textId="77777777" w:rsidR="00005EB7" w:rsidRPr="005460F2" w:rsidRDefault="00005EB7" w:rsidP="00005E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BFAD0A" w14:textId="73E08213" w:rsidR="00005EB7" w:rsidRPr="005460F2" w:rsidRDefault="00005EB7" w:rsidP="00005E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F6D53">
              <w:t>REBA</w:t>
            </w:r>
          </w:p>
        </w:tc>
      </w:tr>
      <w:tr w:rsidR="00005EB7" w:rsidRPr="005460F2" w14:paraId="35D2F3EF" w14:textId="77777777" w:rsidTr="00A27C4F">
        <w:trPr>
          <w:cantSplit/>
        </w:trPr>
        <w:tc>
          <w:tcPr>
            <w:tcW w:w="794" w:type="dxa"/>
          </w:tcPr>
          <w:p w14:paraId="372E5265" w14:textId="77777777" w:rsidR="00005EB7" w:rsidRPr="005460F2" w:rsidRDefault="00005EB7" w:rsidP="00005EB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1BBF7E" w14:textId="77777777" w:rsidR="00005EB7" w:rsidRPr="005460F2" w:rsidRDefault="00005EB7" w:rsidP="00005E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E8DED3C" w14:textId="06EB06BF" w:rsidR="00005EB7" w:rsidRPr="005460F2" w:rsidRDefault="00005EB7" w:rsidP="00005E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F6D53">
              <w:t>QEC</w:t>
            </w:r>
          </w:p>
        </w:tc>
      </w:tr>
      <w:tr w:rsidR="00005EB7" w:rsidRPr="005460F2" w14:paraId="41E43CE1" w14:textId="77777777" w:rsidTr="00A27C4F">
        <w:trPr>
          <w:cantSplit/>
        </w:trPr>
        <w:tc>
          <w:tcPr>
            <w:tcW w:w="794" w:type="dxa"/>
          </w:tcPr>
          <w:p w14:paraId="78E4E931" w14:textId="77777777" w:rsidR="00005EB7" w:rsidRPr="005460F2" w:rsidRDefault="00005EB7" w:rsidP="00005EB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D3070C" w14:textId="77777777" w:rsidR="00005EB7" w:rsidRPr="005460F2" w:rsidRDefault="00005EB7" w:rsidP="00005E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C20FC8" w14:textId="016E79F9" w:rsidR="00005EB7" w:rsidRPr="005460F2" w:rsidRDefault="00005EB7" w:rsidP="00005E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05EB7">
              <w:rPr>
                <w:color w:val="EE0000"/>
              </w:rPr>
              <w:t>WISHA</w:t>
            </w:r>
          </w:p>
        </w:tc>
      </w:tr>
      <w:tr w:rsidR="00005EB7" w:rsidRPr="005460F2" w14:paraId="196533D8" w14:textId="77777777" w:rsidTr="00A27C4F">
        <w:trPr>
          <w:cantSplit/>
        </w:trPr>
        <w:tc>
          <w:tcPr>
            <w:tcW w:w="794" w:type="dxa"/>
          </w:tcPr>
          <w:p w14:paraId="6C006525" w14:textId="77777777" w:rsidR="00005EB7" w:rsidRPr="005460F2" w:rsidRDefault="00005EB7" w:rsidP="00005EB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351B60" w14:textId="77777777" w:rsidR="00005EB7" w:rsidRPr="005460F2" w:rsidRDefault="00005EB7" w:rsidP="00005E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68111C" w14:textId="0649FBDC" w:rsidR="00005EB7" w:rsidRPr="005460F2" w:rsidRDefault="00005EB7" w:rsidP="00005E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F6D53">
              <w:t>ROSA</w:t>
            </w:r>
          </w:p>
        </w:tc>
      </w:tr>
      <w:tr w:rsidR="000B5862" w:rsidRPr="005460F2" w14:paraId="279912AB" w14:textId="77777777" w:rsidTr="00A27C4F">
        <w:trPr>
          <w:cantSplit/>
        </w:trPr>
        <w:tc>
          <w:tcPr>
            <w:tcW w:w="794" w:type="dxa"/>
          </w:tcPr>
          <w:p w14:paraId="5A82A2A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A7FCC6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20D1818" w14:textId="77777777" w:rsidR="00362C71" w:rsidRDefault="00362C71" w:rsidP="00072457">
      <w:pPr>
        <w:pStyle w:val="a3"/>
        <w:tabs>
          <w:tab w:val="left" w:pos="7510"/>
        </w:tabs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6D2FB072" w14:textId="77777777" w:rsidTr="00A27C4F">
        <w:trPr>
          <w:cantSplit/>
        </w:trPr>
        <w:tc>
          <w:tcPr>
            <w:tcW w:w="794" w:type="dxa"/>
          </w:tcPr>
          <w:p w14:paraId="353E95C5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D0468A7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0C804BA3" w14:textId="77777777" w:rsidTr="00A27C4F">
        <w:trPr>
          <w:cantSplit/>
        </w:trPr>
        <w:tc>
          <w:tcPr>
            <w:tcW w:w="794" w:type="dxa"/>
            <w:vAlign w:val="center"/>
          </w:tcPr>
          <w:p w14:paraId="59910730" w14:textId="2DC3146E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CDAD5B" w14:textId="24783D54" w:rsidR="000B5862" w:rsidRPr="005460F2" w:rsidRDefault="00005EB7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در روش</w:t>
            </w:r>
            <w:r w:rsidRPr="002529F3">
              <w:rPr>
                <w:b/>
              </w:rPr>
              <w:t xml:space="preserve"> REBA</w:t>
            </w:r>
            <w:r w:rsidRPr="002529F3">
              <w:rPr>
                <w:b/>
                <w:rtl/>
              </w:rPr>
              <w:t>، امتیاز بالاتر نشان‌دهنده چه چیزی است</w:t>
            </w:r>
            <w:r>
              <w:rPr>
                <w:rFonts w:hint="cs"/>
                <w:b/>
                <w:rtl/>
              </w:rPr>
              <w:t>؟</w:t>
            </w:r>
          </w:p>
        </w:tc>
      </w:tr>
      <w:tr w:rsidR="00005EB7" w:rsidRPr="005460F2" w14:paraId="2B56B7FF" w14:textId="77777777" w:rsidTr="00A27C4F">
        <w:trPr>
          <w:cantSplit/>
        </w:trPr>
        <w:tc>
          <w:tcPr>
            <w:tcW w:w="794" w:type="dxa"/>
          </w:tcPr>
          <w:p w14:paraId="30E25BF2" w14:textId="77777777" w:rsidR="00005EB7" w:rsidRPr="005460F2" w:rsidRDefault="00005EB7" w:rsidP="00005EB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EE2170" w14:textId="77777777" w:rsidR="00005EB7" w:rsidRPr="005460F2" w:rsidRDefault="00005EB7" w:rsidP="00005E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85AD51" w14:textId="5C638ABB" w:rsidR="00005EB7" w:rsidRPr="005460F2" w:rsidRDefault="00005EB7" w:rsidP="00005E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A4D5F">
              <w:rPr>
                <w:rtl/>
              </w:rPr>
              <w:t>خطر کمتر آسیب</w:t>
            </w:r>
          </w:p>
        </w:tc>
      </w:tr>
      <w:tr w:rsidR="00005EB7" w:rsidRPr="005460F2" w14:paraId="471AB724" w14:textId="77777777" w:rsidTr="00A27C4F">
        <w:trPr>
          <w:cantSplit/>
        </w:trPr>
        <w:tc>
          <w:tcPr>
            <w:tcW w:w="794" w:type="dxa"/>
          </w:tcPr>
          <w:p w14:paraId="38DD74A0" w14:textId="77777777" w:rsidR="00005EB7" w:rsidRPr="005460F2" w:rsidRDefault="00005EB7" w:rsidP="00005EB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CFE070" w14:textId="77777777" w:rsidR="00005EB7" w:rsidRPr="005460F2" w:rsidRDefault="00005EB7" w:rsidP="00005E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BE1F903" w14:textId="71CE04C4" w:rsidR="00005EB7" w:rsidRPr="00005EB7" w:rsidRDefault="00005EB7" w:rsidP="00005E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005EB7">
              <w:rPr>
                <w:color w:val="EE0000"/>
                <w:rtl/>
              </w:rPr>
              <w:t xml:space="preserve"> نیاز فوری به اقدامات اصلاحی</w:t>
            </w:r>
          </w:p>
        </w:tc>
      </w:tr>
      <w:tr w:rsidR="00005EB7" w:rsidRPr="005460F2" w14:paraId="3B7A3EDE" w14:textId="77777777" w:rsidTr="00A27C4F">
        <w:trPr>
          <w:cantSplit/>
        </w:trPr>
        <w:tc>
          <w:tcPr>
            <w:tcW w:w="794" w:type="dxa"/>
          </w:tcPr>
          <w:p w14:paraId="66F0ABC1" w14:textId="77777777" w:rsidR="00005EB7" w:rsidRPr="005460F2" w:rsidRDefault="00005EB7" w:rsidP="00005EB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F9F67C" w14:textId="77777777" w:rsidR="00005EB7" w:rsidRPr="005460F2" w:rsidRDefault="00005EB7" w:rsidP="00005E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571D80D" w14:textId="0799D56F" w:rsidR="00005EB7" w:rsidRPr="005460F2" w:rsidRDefault="00005EB7" w:rsidP="00005E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A4D5F">
              <w:rPr>
                <w:rtl/>
              </w:rPr>
              <w:t xml:space="preserve"> راحتی بیشتر کارگر</w:t>
            </w:r>
          </w:p>
        </w:tc>
      </w:tr>
      <w:tr w:rsidR="00005EB7" w:rsidRPr="005460F2" w14:paraId="42FC4837" w14:textId="77777777" w:rsidTr="00A27C4F">
        <w:trPr>
          <w:cantSplit/>
        </w:trPr>
        <w:tc>
          <w:tcPr>
            <w:tcW w:w="794" w:type="dxa"/>
          </w:tcPr>
          <w:p w14:paraId="5BCAA3D0" w14:textId="77777777" w:rsidR="00005EB7" w:rsidRPr="005460F2" w:rsidRDefault="00005EB7" w:rsidP="00005EB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FB4240" w14:textId="77777777" w:rsidR="00005EB7" w:rsidRPr="005460F2" w:rsidRDefault="00005EB7" w:rsidP="00005E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294300" w14:textId="339DAB1D" w:rsidR="00005EB7" w:rsidRPr="005460F2" w:rsidRDefault="00005EB7" w:rsidP="00005E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A4D5F">
              <w:rPr>
                <w:rtl/>
              </w:rPr>
              <w:t xml:space="preserve"> کاهش هزینه‌ها</w:t>
            </w:r>
          </w:p>
        </w:tc>
      </w:tr>
      <w:tr w:rsidR="000B5862" w:rsidRPr="005460F2" w14:paraId="0578E711" w14:textId="77777777" w:rsidTr="00A27C4F">
        <w:trPr>
          <w:cantSplit/>
        </w:trPr>
        <w:tc>
          <w:tcPr>
            <w:tcW w:w="794" w:type="dxa"/>
          </w:tcPr>
          <w:p w14:paraId="636B516D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71FAE92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A769ADC" w14:textId="6DA009FC" w:rsidR="000B5862" w:rsidRDefault="000B5862" w:rsidP="000B5862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p w14:paraId="71C0BEAC" w14:textId="77777777" w:rsidR="000B5862" w:rsidRPr="000B5862" w:rsidRDefault="000B5862" w:rsidP="000B5862">
      <w:pPr>
        <w:bidi w:val="0"/>
        <w:rPr>
          <w:rFonts w:asciiTheme="majorBidi" w:hAnsiTheme="majorBidi" w:cs="B Nazanin"/>
        </w:rPr>
      </w:pPr>
    </w:p>
    <w:p w14:paraId="14E0D448" w14:textId="77777777" w:rsidR="000B5862" w:rsidRDefault="000B5862" w:rsidP="000B5862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p w14:paraId="5BB09740" w14:textId="77777777" w:rsidR="000B5862" w:rsidRP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  <w:r>
        <w:rPr>
          <w:rFonts w:asciiTheme="majorBidi" w:hAnsiTheme="majorBidi" w:cs="B Nazanin"/>
        </w:rPr>
        <w:tab/>
      </w: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3E45F477" w14:textId="77777777" w:rsidTr="00A27C4F">
        <w:trPr>
          <w:cantSplit/>
        </w:trPr>
        <w:tc>
          <w:tcPr>
            <w:tcW w:w="794" w:type="dxa"/>
          </w:tcPr>
          <w:p w14:paraId="20A74FD6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DAE998F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26B95B9F" w14:textId="77777777" w:rsidTr="00A27C4F">
        <w:trPr>
          <w:cantSplit/>
        </w:trPr>
        <w:tc>
          <w:tcPr>
            <w:tcW w:w="794" w:type="dxa"/>
            <w:vAlign w:val="center"/>
          </w:tcPr>
          <w:p w14:paraId="1CC05A31" w14:textId="6259E911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50BEED" w14:textId="46C2E6D5" w:rsidR="000B5862" w:rsidRPr="005460F2" w:rsidRDefault="00005EB7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روش</w:t>
            </w:r>
            <w:r w:rsidRPr="002529F3">
              <w:rPr>
                <w:b/>
              </w:rPr>
              <w:t xml:space="preserve"> ROSA </w:t>
            </w:r>
            <w:r w:rsidRPr="002529F3">
              <w:rPr>
                <w:b/>
                <w:rtl/>
              </w:rPr>
              <w:t>بیشتر برای چه محیط‌هایی طراحی شده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005EB7" w:rsidRPr="005460F2" w14:paraId="6B2713AD" w14:textId="77777777" w:rsidTr="00A27C4F">
        <w:trPr>
          <w:cantSplit/>
        </w:trPr>
        <w:tc>
          <w:tcPr>
            <w:tcW w:w="794" w:type="dxa"/>
          </w:tcPr>
          <w:p w14:paraId="2FFCAE37" w14:textId="77777777" w:rsidR="00005EB7" w:rsidRPr="005460F2" w:rsidRDefault="00005EB7" w:rsidP="00005EB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B44A74" w14:textId="77777777" w:rsidR="00005EB7" w:rsidRPr="005460F2" w:rsidRDefault="00005EB7" w:rsidP="00005E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E98E8C8" w14:textId="416347B6" w:rsidR="00005EB7" w:rsidRPr="005460F2" w:rsidRDefault="00005EB7" w:rsidP="00005E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A2A24">
              <w:rPr>
                <w:rtl/>
              </w:rPr>
              <w:t>محیط‌های صنعتی</w:t>
            </w:r>
          </w:p>
        </w:tc>
      </w:tr>
      <w:tr w:rsidR="00005EB7" w:rsidRPr="005460F2" w14:paraId="6163E4B1" w14:textId="77777777" w:rsidTr="00A27C4F">
        <w:trPr>
          <w:cantSplit/>
        </w:trPr>
        <w:tc>
          <w:tcPr>
            <w:tcW w:w="794" w:type="dxa"/>
          </w:tcPr>
          <w:p w14:paraId="552AB794" w14:textId="77777777" w:rsidR="00005EB7" w:rsidRPr="005460F2" w:rsidRDefault="00005EB7" w:rsidP="00005EB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D1799D" w14:textId="77777777" w:rsidR="00005EB7" w:rsidRPr="005460F2" w:rsidRDefault="00005EB7" w:rsidP="00005E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335581" w14:textId="18C2E3C4" w:rsidR="00005EB7" w:rsidRPr="00005EB7" w:rsidRDefault="00005EB7" w:rsidP="00005E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005EB7">
              <w:rPr>
                <w:color w:val="EE0000"/>
                <w:rtl/>
              </w:rPr>
              <w:t xml:space="preserve"> محیط‌های دفتری</w:t>
            </w:r>
          </w:p>
        </w:tc>
      </w:tr>
      <w:tr w:rsidR="00005EB7" w:rsidRPr="005460F2" w14:paraId="3933A6D9" w14:textId="77777777" w:rsidTr="00A27C4F">
        <w:trPr>
          <w:cantSplit/>
        </w:trPr>
        <w:tc>
          <w:tcPr>
            <w:tcW w:w="794" w:type="dxa"/>
          </w:tcPr>
          <w:p w14:paraId="5049484B" w14:textId="77777777" w:rsidR="00005EB7" w:rsidRPr="005460F2" w:rsidRDefault="00005EB7" w:rsidP="00005EB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6757F7" w14:textId="77777777" w:rsidR="00005EB7" w:rsidRPr="005460F2" w:rsidRDefault="00005EB7" w:rsidP="00005E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A655BA" w14:textId="07A89718" w:rsidR="00005EB7" w:rsidRPr="005460F2" w:rsidRDefault="00005EB7" w:rsidP="00005E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A2A24">
              <w:rPr>
                <w:rtl/>
              </w:rPr>
              <w:t xml:space="preserve"> محیط‌های بیمارستانی</w:t>
            </w:r>
          </w:p>
        </w:tc>
      </w:tr>
      <w:tr w:rsidR="00005EB7" w:rsidRPr="005460F2" w14:paraId="3C8144AD" w14:textId="77777777" w:rsidTr="00A27C4F">
        <w:trPr>
          <w:cantSplit/>
        </w:trPr>
        <w:tc>
          <w:tcPr>
            <w:tcW w:w="794" w:type="dxa"/>
          </w:tcPr>
          <w:p w14:paraId="0D94AA5A" w14:textId="77777777" w:rsidR="00005EB7" w:rsidRPr="005460F2" w:rsidRDefault="00005EB7" w:rsidP="00005EB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57F82B" w14:textId="77777777" w:rsidR="00005EB7" w:rsidRPr="005460F2" w:rsidRDefault="00005EB7" w:rsidP="00005E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D84950" w14:textId="69B932BB" w:rsidR="00005EB7" w:rsidRPr="005460F2" w:rsidRDefault="00005EB7" w:rsidP="00005E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A2A24">
              <w:rPr>
                <w:rtl/>
              </w:rPr>
              <w:t xml:space="preserve"> محیط‌های ساختمانی</w:t>
            </w:r>
          </w:p>
        </w:tc>
      </w:tr>
      <w:tr w:rsidR="000B5862" w:rsidRPr="005460F2" w14:paraId="297C6042" w14:textId="77777777" w:rsidTr="00A27C4F">
        <w:trPr>
          <w:cantSplit/>
        </w:trPr>
        <w:tc>
          <w:tcPr>
            <w:tcW w:w="794" w:type="dxa"/>
          </w:tcPr>
          <w:p w14:paraId="463466A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540623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CE40E68" w14:textId="128D8EEB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0CC13387" w14:textId="77777777" w:rsidTr="00A27C4F">
        <w:trPr>
          <w:cantSplit/>
        </w:trPr>
        <w:tc>
          <w:tcPr>
            <w:tcW w:w="794" w:type="dxa"/>
          </w:tcPr>
          <w:p w14:paraId="770301EB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96D9A31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452978DD" w14:textId="77777777" w:rsidTr="00A27C4F">
        <w:trPr>
          <w:cantSplit/>
        </w:trPr>
        <w:tc>
          <w:tcPr>
            <w:tcW w:w="794" w:type="dxa"/>
            <w:vAlign w:val="center"/>
          </w:tcPr>
          <w:p w14:paraId="6AE280D5" w14:textId="183ABEFC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754D77" w14:textId="77C04ADB" w:rsidR="000B5862" w:rsidRPr="005460F2" w:rsidRDefault="00005EB7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کدام یک از عوامل زیر در حمل دستی بار اهمیت دارد</w:t>
            </w:r>
            <w:r w:rsidR="000D435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005EB7" w:rsidRPr="005460F2" w14:paraId="4563C0ED" w14:textId="77777777" w:rsidTr="00A27C4F">
        <w:trPr>
          <w:cantSplit/>
        </w:trPr>
        <w:tc>
          <w:tcPr>
            <w:tcW w:w="794" w:type="dxa"/>
          </w:tcPr>
          <w:p w14:paraId="630E9DAF" w14:textId="77777777" w:rsidR="00005EB7" w:rsidRPr="005460F2" w:rsidRDefault="00005EB7" w:rsidP="00005EB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C435E4" w14:textId="77777777" w:rsidR="00005EB7" w:rsidRPr="005460F2" w:rsidRDefault="00005EB7" w:rsidP="00005E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543435" w14:textId="5D9DF552" w:rsidR="00005EB7" w:rsidRPr="005460F2" w:rsidRDefault="00005EB7" w:rsidP="00005E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6447">
              <w:rPr>
                <w:rtl/>
              </w:rPr>
              <w:t>فاصله بار از بدن</w:t>
            </w:r>
          </w:p>
        </w:tc>
      </w:tr>
      <w:tr w:rsidR="00005EB7" w:rsidRPr="005460F2" w14:paraId="3DFD7351" w14:textId="77777777" w:rsidTr="00A27C4F">
        <w:trPr>
          <w:cantSplit/>
        </w:trPr>
        <w:tc>
          <w:tcPr>
            <w:tcW w:w="794" w:type="dxa"/>
          </w:tcPr>
          <w:p w14:paraId="1EED1EB0" w14:textId="77777777" w:rsidR="00005EB7" w:rsidRPr="005460F2" w:rsidRDefault="00005EB7" w:rsidP="00005EB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BF1092" w14:textId="77777777" w:rsidR="00005EB7" w:rsidRPr="005460F2" w:rsidRDefault="00005EB7" w:rsidP="00005E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1EB6139" w14:textId="0FD93B56" w:rsidR="00005EB7" w:rsidRPr="005460F2" w:rsidRDefault="00005EB7" w:rsidP="00005E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6447">
              <w:rPr>
                <w:rtl/>
              </w:rPr>
              <w:t xml:space="preserve"> تعداد دفعات بلند کردن</w:t>
            </w:r>
          </w:p>
        </w:tc>
      </w:tr>
      <w:tr w:rsidR="00005EB7" w:rsidRPr="005460F2" w14:paraId="24AE6FC3" w14:textId="77777777" w:rsidTr="00A27C4F">
        <w:trPr>
          <w:cantSplit/>
        </w:trPr>
        <w:tc>
          <w:tcPr>
            <w:tcW w:w="794" w:type="dxa"/>
          </w:tcPr>
          <w:p w14:paraId="3F3DB954" w14:textId="77777777" w:rsidR="00005EB7" w:rsidRPr="005460F2" w:rsidRDefault="00005EB7" w:rsidP="00005EB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FBA043" w14:textId="77777777" w:rsidR="00005EB7" w:rsidRPr="005460F2" w:rsidRDefault="00005EB7" w:rsidP="00005E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93FEE85" w14:textId="1BC5FEFA" w:rsidR="00005EB7" w:rsidRPr="005460F2" w:rsidRDefault="00005EB7" w:rsidP="00005E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6447">
              <w:rPr>
                <w:rtl/>
              </w:rPr>
              <w:t xml:space="preserve"> ارتفاع بلند کردن</w:t>
            </w:r>
          </w:p>
        </w:tc>
      </w:tr>
      <w:tr w:rsidR="00005EB7" w:rsidRPr="005460F2" w14:paraId="6DD063D4" w14:textId="77777777" w:rsidTr="00A27C4F">
        <w:trPr>
          <w:cantSplit/>
        </w:trPr>
        <w:tc>
          <w:tcPr>
            <w:tcW w:w="794" w:type="dxa"/>
          </w:tcPr>
          <w:p w14:paraId="530240AA" w14:textId="77777777" w:rsidR="00005EB7" w:rsidRPr="005460F2" w:rsidRDefault="00005EB7" w:rsidP="00005EB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7795C6" w14:textId="77777777" w:rsidR="00005EB7" w:rsidRPr="005460F2" w:rsidRDefault="00005EB7" w:rsidP="00005E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EB98281" w14:textId="15D38128" w:rsidR="00005EB7" w:rsidRPr="00005EB7" w:rsidRDefault="00005EB7" w:rsidP="00005E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005EB7">
              <w:rPr>
                <w:color w:val="EE0000"/>
                <w:rtl/>
              </w:rPr>
              <w:t xml:space="preserve"> </w:t>
            </w:r>
            <w:r w:rsidRPr="00005EB7">
              <w:rPr>
                <w:rFonts w:hint="cs"/>
                <w:color w:val="EE0000"/>
                <w:rtl/>
              </w:rPr>
              <w:t>همه موارد</w:t>
            </w:r>
          </w:p>
        </w:tc>
      </w:tr>
      <w:tr w:rsidR="000B5862" w:rsidRPr="005460F2" w14:paraId="330A69E2" w14:textId="77777777" w:rsidTr="00A27C4F">
        <w:trPr>
          <w:cantSplit/>
        </w:trPr>
        <w:tc>
          <w:tcPr>
            <w:tcW w:w="794" w:type="dxa"/>
          </w:tcPr>
          <w:p w14:paraId="6E92BB77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E2EC363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2C8A8D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1CED3ED6" w14:textId="77777777" w:rsidTr="00A27C4F">
        <w:trPr>
          <w:cantSplit/>
        </w:trPr>
        <w:tc>
          <w:tcPr>
            <w:tcW w:w="794" w:type="dxa"/>
          </w:tcPr>
          <w:p w14:paraId="596BDF5B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648273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71770C44" w14:textId="77777777" w:rsidTr="00A27C4F">
        <w:trPr>
          <w:cantSplit/>
        </w:trPr>
        <w:tc>
          <w:tcPr>
            <w:tcW w:w="794" w:type="dxa"/>
            <w:vAlign w:val="center"/>
          </w:tcPr>
          <w:p w14:paraId="54904F0A" w14:textId="3D649BE7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F350E6C" w14:textId="3C5DDEED" w:rsidR="000B5862" w:rsidRPr="005460F2" w:rsidRDefault="009C3623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برای کاهش خطرات حمل دستی بار، کدام اقدام مناسب است؟</w:t>
            </w:r>
          </w:p>
        </w:tc>
      </w:tr>
      <w:tr w:rsidR="009C3623" w:rsidRPr="005460F2" w14:paraId="528B725A" w14:textId="77777777" w:rsidTr="00A27C4F">
        <w:trPr>
          <w:cantSplit/>
        </w:trPr>
        <w:tc>
          <w:tcPr>
            <w:tcW w:w="794" w:type="dxa"/>
          </w:tcPr>
          <w:p w14:paraId="7F1E6E08" w14:textId="77777777" w:rsidR="009C3623" w:rsidRPr="005460F2" w:rsidRDefault="009C3623" w:rsidP="009C3623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70274F" w14:textId="77777777" w:rsidR="009C3623" w:rsidRPr="005460F2" w:rsidRDefault="009C3623" w:rsidP="009C362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2A0EC05" w14:textId="72E95C57" w:rsidR="009C3623" w:rsidRPr="005460F2" w:rsidRDefault="009C3623" w:rsidP="009C362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657E9">
              <w:rPr>
                <w:rtl/>
              </w:rPr>
              <w:t>افزایش سرعت بلند کردن</w:t>
            </w:r>
          </w:p>
        </w:tc>
      </w:tr>
      <w:tr w:rsidR="009C3623" w:rsidRPr="005460F2" w14:paraId="472E0B2E" w14:textId="77777777" w:rsidTr="00A27C4F">
        <w:trPr>
          <w:cantSplit/>
        </w:trPr>
        <w:tc>
          <w:tcPr>
            <w:tcW w:w="794" w:type="dxa"/>
          </w:tcPr>
          <w:p w14:paraId="4AAECE2C" w14:textId="77777777" w:rsidR="009C3623" w:rsidRPr="005460F2" w:rsidRDefault="009C3623" w:rsidP="009C3623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2841E8" w14:textId="77777777" w:rsidR="009C3623" w:rsidRPr="005460F2" w:rsidRDefault="009C3623" w:rsidP="009C362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675258B" w14:textId="7D886804" w:rsidR="009C3623" w:rsidRPr="009C3623" w:rsidRDefault="009C3623" w:rsidP="009C362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9C3623">
              <w:rPr>
                <w:color w:val="EE0000"/>
                <w:rtl/>
              </w:rPr>
              <w:t xml:space="preserve"> استفاده از ابزارهای مکانیکی</w:t>
            </w:r>
          </w:p>
        </w:tc>
      </w:tr>
      <w:tr w:rsidR="009C3623" w:rsidRPr="005460F2" w14:paraId="7A552FB8" w14:textId="77777777" w:rsidTr="00A27C4F">
        <w:trPr>
          <w:cantSplit/>
        </w:trPr>
        <w:tc>
          <w:tcPr>
            <w:tcW w:w="794" w:type="dxa"/>
          </w:tcPr>
          <w:p w14:paraId="4C6FBAB4" w14:textId="77777777" w:rsidR="009C3623" w:rsidRPr="005460F2" w:rsidRDefault="009C3623" w:rsidP="009C3623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5A60CE" w14:textId="77777777" w:rsidR="009C3623" w:rsidRPr="005460F2" w:rsidRDefault="009C3623" w:rsidP="009C362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40C1BD" w14:textId="750B6FBD" w:rsidR="009C3623" w:rsidRPr="005460F2" w:rsidRDefault="009C3623" w:rsidP="009C362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657E9">
              <w:rPr>
                <w:rtl/>
              </w:rPr>
              <w:t xml:space="preserve"> حذف استراحت</w:t>
            </w:r>
          </w:p>
        </w:tc>
      </w:tr>
      <w:tr w:rsidR="009C3623" w:rsidRPr="005460F2" w14:paraId="34F33D0C" w14:textId="77777777" w:rsidTr="00A27C4F">
        <w:trPr>
          <w:cantSplit/>
        </w:trPr>
        <w:tc>
          <w:tcPr>
            <w:tcW w:w="794" w:type="dxa"/>
          </w:tcPr>
          <w:p w14:paraId="3114B1A9" w14:textId="77777777" w:rsidR="009C3623" w:rsidRPr="005460F2" w:rsidRDefault="009C3623" w:rsidP="009C3623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F07824" w14:textId="77777777" w:rsidR="009C3623" w:rsidRPr="005460F2" w:rsidRDefault="009C3623" w:rsidP="009C362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3DA518" w14:textId="52CAA377" w:rsidR="009C3623" w:rsidRPr="005460F2" w:rsidRDefault="009C3623" w:rsidP="009C362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657E9">
              <w:rPr>
                <w:rtl/>
              </w:rPr>
              <w:t xml:space="preserve"> کاهش آموزش کارگران</w:t>
            </w:r>
          </w:p>
        </w:tc>
      </w:tr>
      <w:tr w:rsidR="000B5862" w:rsidRPr="005460F2" w14:paraId="5E2CACF9" w14:textId="77777777" w:rsidTr="00A27C4F">
        <w:trPr>
          <w:cantSplit/>
        </w:trPr>
        <w:tc>
          <w:tcPr>
            <w:tcW w:w="794" w:type="dxa"/>
          </w:tcPr>
          <w:p w14:paraId="7279D017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630EE2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224D0D3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7844BC5E" w14:textId="77777777" w:rsidTr="00A27C4F">
        <w:trPr>
          <w:cantSplit/>
        </w:trPr>
        <w:tc>
          <w:tcPr>
            <w:tcW w:w="794" w:type="dxa"/>
          </w:tcPr>
          <w:p w14:paraId="5E7C26C5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E8424F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6D70F0A0" w14:textId="77777777" w:rsidTr="00A27C4F">
        <w:trPr>
          <w:cantSplit/>
        </w:trPr>
        <w:tc>
          <w:tcPr>
            <w:tcW w:w="794" w:type="dxa"/>
            <w:vAlign w:val="center"/>
          </w:tcPr>
          <w:p w14:paraId="7FFB6306" w14:textId="209FFB2F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12C733" w14:textId="23577D5F" w:rsidR="000B5862" w:rsidRPr="005460F2" w:rsidRDefault="009C3623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کدام پوسچر برای بلند کردن بار از روی زمین صحیح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9C3623" w:rsidRPr="005460F2" w14:paraId="72F32F93" w14:textId="77777777" w:rsidTr="00A27C4F">
        <w:trPr>
          <w:cantSplit/>
        </w:trPr>
        <w:tc>
          <w:tcPr>
            <w:tcW w:w="794" w:type="dxa"/>
          </w:tcPr>
          <w:p w14:paraId="20CC290E" w14:textId="77777777" w:rsidR="009C3623" w:rsidRPr="005460F2" w:rsidRDefault="009C3623" w:rsidP="009C3623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4FCC89" w14:textId="77777777" w:rsidR="009C3623" w:rsidRPr="005460F2" w:rsidRDefault="009C3623" w:rsidP="009C362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766846E" w14:textId="6E7A8DF8" w:rsidR="009C3623" w:rsidRPr="005460F2" w:rsidRDefault="009C3623" w:rsidP="009C362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234D7">
              <w:rPr>
                <w:rtl/>
              </w:rPr>
              <w:t>خم شدن از کمر</w:t>
            </w:r>
          </w:p>
        </w:tc>
      </w:tr>
      <w:tr w:rsidR="009C3623" w:rsidRPr="005460F2" w14:paraId="23E176C9" w14:textId="77777777" w:rsidTr="00A27C4F">
        <w:trPr>
          <w:cantSplit/>
        </w:trPr>
        <w:tc>
          <w:tcPr>
            <w:tcW w:w="794" w:type="dxa"/>
          </w:tcPr>
          <w:p w14:paraId="7674FC68" w14:textId="77777777" w:rsidR="009C3623" w:rsidRPr="005460F2" w:rsidRDefault="009C3623" w:rsidP="009C3623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04121A" w14:textId="77777777" w:rsidR="009C3623" w:rsidRPr="005460F2" w:rsidRDefault="009C3623" w:rsidP="009C362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372DB7" w14:textId="6EA54420" w:rsidR="009C3623" w:rsidRPr="009C3623" w:rsidRDefault="009C3623" w:rsidP="009C362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9C3623">
              <w:rPr>
                <w:color w:val="EE0000"/>
                <w:rtl/>
              </w:rPr>
              <w:t xml:space="preserve"> خم شدن از زانوها</w:t>
            </w:r>
          </w:p>
        </w:tc>
      </w:tr>
      <w:tr w:rsidR="009C3623" w:rsidRPr="005460F2" w14:paraId="2E3C5324" w14:textId="77777777" w:rsidTr="00A27C4F">
        <w:trPr>
          <w:cantSplit/>
        </w:trPr>
        <w:tc>
          <w:tcPr>
            <w:tcW w:w="794" w:type="dxa"/>
          </w:tcPr>
          <w:p w14:paraId="1B96CFEE" w14:textId="77777777" w:rsidR="009C3623" w:rsidRPr="005460F2" w:rsidRDefault="009C3623" w:rsidP="009C3623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B3A38F" w14:textId="77777777" w:rsidR="009C3623" w:rsidRPr="005460F2" w:rsidRDefault="009C3623" w:rsidP="009C362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D9668B9" w14:textId="55336228" w:rsidR="009C3623" w:rsidRPr="005460F2" w:rsidRDefault="009C3623" w:rsidP="009C362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234D7">
              <w:rPr>
                <w:rtl/>
              </w:rPr>
              <w:t xml:space="preserve"> چرخش سریع بدن</w:t>
            </w:r>
          </w:p>
        </w:tc>
      </w:tr>
      <w:tr w:rsidR="009C3623" w:rsidRPr="005460F2" w14:paraId="74724621" w14:textId="77777777" w:rsidTr="00A27C4F">
        <w:trPr>
          <w:cantSplit/>
        </w:trPr>
        <w:tc>
          <w:tcPr>
            <w:tcW w:w="794" w:type="dxa"/>
          </w:tcPr>
          <w:p w14:paraId="5B4E6AAC" w14:textId="77777777" w:rsidR="009C3623" w:rsidRPr="005460F2" w:rsidRDefault="009C3623" w:rsidP="009C3623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5F41D4" w14:textId="77777777" w:rsidR="009C3623" w:rsidRPr="005460F2" w:rsidRDefault="009C3623" w:rsidP="009C362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36D5567" w14:textId="2F496CFA" w:rsidR="009C3623" w:rsidRPr="005460F2" w:rsidRDefault="009C3623" w:rsidP="009C362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234D7">
              <w:rPr>
                <w:rtl/>
              </w:rPr>
              <w:t xml:space="preserve"> نگه داشتن بار دور از بدن</w:t>
            </w:r>
          </w:p>
        </w:tc>
      </w:tr>
      <w:tr w:rsidR="000B5862" w:rsidRPr="005460F2" w14:paraId="04BBEA10" w14:textId="77777777" w:rsidTr="00A27C4F">
        <w:trPr>
          <w:cantSplit/>
        </w:trPr>
        <w:tc>
          <w:tcPr>
            <w:tcW w:w="794" w:type="dxa"/>
          </w:tcPr>
          <w:p w14:paraId="5EF9478A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3A542C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AD3FFA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717539C3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43D4F764" w14:textId="77777777" w:rsidTr="00A27C4F">
        <w:trPr>
          <w:cantSplit/>
        </w:trPr>
        <w:tc>
          <w:tcPr>
            <w:tcW w:w="794" w:type="dxa"/>
          </w:tcPr>
          <w:p w14:paraId="06F5D5CC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1795A7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2B6B87C4" w14:textId="77777777" w:rsidTr="00A27C4F">
        <w:trPr>
          <w:cantSplit/>
        </w:trPr>
        <w:tc>
          <w:tcPr>
            <w:tcW w:w="794" w:type="dxa"/>
            <w:vAlign w:val="center"/>
          </w:tcPr>
          <w:p w14:paraId="5C239B5B" w14:textId="66906153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0BDEB4" w14:textId="090EA6CE" w:rsidR="000B5862" w:rsidRPr="005460F2" w:rsidRDefault="00557E1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کدام یک از موارد زیر جزء اصول ایمنی در حمل دستی بار نیست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557E1F" w:rsidRPr="005460F2" w14:paraId="239C3A9A" w14:textId="77777777" w:rsidTr="00A27C4F">
        <w:trPr>
          <w:cantSplit/>
        </w:trPr>
        <w:tc>
          <w:tcPr>
            <w:tcW w:w="794" w:type="dxa"/>
          </w:tcPr>
          <w:p w14:paraId="57444504" w14:textId="77777777" w:rsidR="00557E1F" w:rsidRPr="005460F2" w:rsidRDefault="00557E1F" w:rsidP="00557E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1889FC" w14:textId="77777777" w:rsidR="00557E1F" w:rsidRPr="005460F2" w:rsidRDefault="00557E1F" w:rsidP="00557E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727917" w14:textId="2EE7123A" w:rsidR="00557E1F" w:rsidRPr="005460F2" w:rsidRDefault="00557E1F" w:rsidP="00557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A5206">
              <w:rPr>
                <w:rtl/>
              </w:rPr>
              <w:t>حفظ وضعیت طبیعی ستون فقرات</w:t>
            </w:r>
          </w:p>
        </w:tc>
      </w:tr>
      <w:tr w:rsidR="00557E1F" w:rsidRPr="005460F2" w14:paraId="39169E0C" w14:textId="77777777" w:rsidTr="00A27C4F">
        <w:trPr>
          <w:cantSplit/>
        </w:trPr>
        <w:tc>
          <w:tcPr>
            <w:tcW w:w="794" w:type="dxa"/>
          </w:tcPr>
          <w:p w14:paraId="3B80F838" w14:textId="77777777" w:rsidR="00557E1F" w:rsidRPr="005460F2" w:rsidRDefault="00557E1F" w:rsidP="00557E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BF40C0" w14:textId="77777777" w:rsidR="00557E1F" w:rsidRPr="005460F2" w:rsidRDefault="00557E1F" w:rsidP="00557E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23FFBD" w14:textId="71B30758" w:rsidR="00557E1F" w:rsidRPr="005460F2" w:rsidRDefault="00557E1F" w:rsidP="00557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A5206">
              <w:rPr>
                <w:rtl/>
              </w:rPr>
              <w:t xml:space="preserve"> استفاده از دستکش</w:t>
            </w:r>
          </w:p>
        </w:tc>
      </w:tr>
      <w:tr w:rsidR="00557E1F" w:rsidRPr="005460F2" w14:paraId="02C4F6AB" w14:textId="77777777" w:rsidTr="00A27C4F">
        <w:trPr>
          <w:cantSplit/>
        </w:trPr>
        <w:tc>
          <w:tcPr>
            <w:tcW w:w="794" w:type="dxa"/>
          </w:tcPr>
          <w:p w14:paraId="33BA0887" w14:textId="77777777" w:rsidR="00557E1F" w:rsidRPr="005460F2" w:rsidRDefault="00557E1F" w:rsidP="00557E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E5F88A" w14:textId="77777777" w:rsidR="00557E1F" w:rsidRPr="005460F2" w:rsidRDefault="00557E1F" w:rsidP="00557E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B7C8346" w14:textId="7C2DB7B9" w:rsidR="00557E1F" w:rsidRPr="00557E1F" w:rsidRDefault="00557E1F" w:rsidP="00557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557E1F">
              <w:rPr>
                <w:color w:val="EE0000"/>
                <w:rtl/>
              </w:rPr>
              <w:t xml:space="preserve"> بلند کردن بار با حرکات ناگهانی</w:t>
            </w:r>
          </w:p>
        </w:tc>
      </w:tr>
      <w:tr w:rsidR="00557E1F" w:rsidRPr="005460F2" w14:paraId="606D77E7" w14:textId="77777777" w:rsidTr="00A27C4F">
        <w:trPr>
          <w:cantSplit/>
        </w:trPr>
        <w:tc>
          <w:tcPr>
            <w:tcW w:w="794" w:type="dxa"/>
          </w:tcPr>
          <w:p w14:paraId="5937A741" w14:textId="77777777" w:rsidR="00557E1F" w:rsidRPr="005460F2" w:rsidRDefault="00557E1F" w:rsidP="00557E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185E1A" w14:textId="77777777" w:rsidR="00557E1F" w:rsidRPr="005460F2" w:rsidRDefault="00557E1F" w:rsidP="00557E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CDEF519" w14:textId="00EE1EAF" w:rsidR="00557E1F" w:rsidRPr="005460F2" w:rsidRDefault="00557E1F" w:rsidP="00557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A5206">
              <w:rPr>
                <w:rtl/>
              </w:rPr>
              <w:t xml:space="preserve"> تقسیم بار سنگین به بخش‌های کوچک‌تر</w:t>
            </w:r>
          </w:p>
        </w:tc>
      </w:tr>
      <w:tr w:rsidR="000B5862" w:rsidRPr="005460F2" w14:paraId="6CBF6127" w14:textId="77777777" w:rsidTr="00A27C4F">
        <w:trPr>
          <w:cantSplit/>
        </w:trPr>
        <w:tc>
          <w:tcPr>
            <w:tcW w:w="794" w:type="dxa"/>
          </w:tcPr>
          <w:p w14:paraId="629DBF1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B9D8CF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C3A74B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4E28DAD3" w14:textId="77777777" w:rsidTr="00231F17">
        <w:trPr>
          <w:cantSplit/>
          <w:trHeight w:hRule="exact" w:val="572"/>
        </w:trPr>
        <w:tc>
          <w:tcPr>
            <w:tcW w:w="794" w:type="dxa"/>
          </w:tcPr>
          <w:p w14:paraId="727079D5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FED471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3269A1C5" w14:textId="77777777" w:rsidTr="00A27C4F">
        <w:trPr>
          <w:cantSplit/>
        </w:trPr>
        <w:tc>
          <w:tcPr>
            <w:tcW w:w="794" w:type="dxa"/>
            <w:vAlign w:val="center"/>
          </w:tcPr>
          <w:p w14:paraId="105FC073" w14:textId="13229CDA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466AF8E" w14:textId="07AF3AC9" w:rsidR="000B5862" w:rsidRPr="005460F2" w:rsidRDefault="00557E1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کدام عامل محیطی در ایجاد خستگی چشم نقش دارد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557E1F" w:rsidRPr="005460F2" w14:paraId="59E6FBE1" w14:textId="77777777" w:rsidTr="00A27C4F">
        <w:trPr>
          <w:cantSplit/>
        </w:trPr>
        <w:tc>
          <w:tcPr>
            <w:tcW w:w="794" w:type="dxa"/>
          </w:tcPr>
          <w:p w14:paraId="196FCB79" w14:textId="77777777" w:rsidR="00557E1F" w:rsidRPr="005460F2" w:rsidRDefault="00557E1F" w:rsidP="00557E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DDB0AE" w14:textId="77777777" w:rsidR="00557E1F" w:rsidRPr="005460F2" w:rsidRDefault="00557E1F" w:rsidP="00557E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CFE73F" w14:textId="1D3B16E3" w:rsidR="00557E1F" w:rsidRPr="00557E1F" w:rsidRDefault="00557E1F" w:rsidP="00557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557E1F">
              <w:rPr>
                <w:color w:val="EE0000"/>
                <w:rtl/>
              </w:rPr>
              <w:t>نور نامناسب</w:t>
            </w:r>
          </w:p>
        </w:tc>
      </w:tr>
      <w:tr w:rsidR="00557E1F" w:rsidRPr="005460F2" w14:paraId="13EB88B0" w14:textId="77777777" w:rsidTr="00A27C4F">
        <w:trPr>
          <w:cantSplit/>
        </w:trPr>
        <w:tc>
          <w:tcPr>
            <w:tcW w:w="794" w:type="dxa"/>
          </w:tcPr>
          <w:p w14:paraId="0D59D616" w14:textId="77777777" w:rsidR="00557E1F" w:rsidRPr="005460F2" w:rsidRDefault="00557E1F" w:rsidP="00557E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76BA52" w14:textId="77777777" w:rsidR="00557E1F" w:rsidRPr="005460F2" w:rsidRDefault="00557E1F" w:rsidP="00557E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7D6BBB2" w14:textId="7EE9C61F" w:rsidR="00557E1F" w:rsidRPr="005460F2" w:rsidRDefault="00557E1F" w:rsidP="00557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F1835">
              <w:rPr>
                <w:rtl/>
              </w:rPr>
              <w:t xml:space="preserve"> دمای پایین</w:t>
            </w:r>
          </w:p>
        </w:tc>
      </w:tr>
      <w:tr w:rsidR="00557E1F" w:rsidRPr="005460F2" w14:paraId="494D827A" w14:textId="77777777" w:rsidTr="00A27C4F">
        <w:trPr>
          <w:cantSplit/>
        </w:trPr>
        <w:tc>
          <w:tcPr>
            <w:tcW w:w="794" w:type="dxa"/>
          </w:tcPr>
          <w:p w14:paraId="4DE7866D" w14:textId="77777777" w:rsidR="00557E1F" w:rsidRPr="005460F2" w:rsidRDefault="00557E1F" w:rsidP="00557E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1CF02B" w14:textId="77777777" w:rsidR="00557E1F" w:rsidRPr="005460F2" w:rsidRDefault="00557E1F" w:rsidP="00557E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F368307" w14:textId="69629449" w:rsidR="00557E1F" w:rsidRPr="005460F2" w:rsidRDefault="00557E1F" w:rsidP="00557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F1835">
              <w:rPr>
                <w:rtl/>
              </w:rPr>
              <w:t xml:space="preserve"> سکوت</w:t>
            </w:r>
          </w:p>
        </w:tc>
      </w:tr>
      <w:tr w:rsidR="00557E1F" w:rsidRPr="005460F2" w14:paraId="76034ECB" w14:textId="77777777" w:rsidTr="00A27C4F">
        <w:trPr>
          <w:cantSplit/>
        </w:trPr>
        <w:tc>
          <w:tcPr>
            <w:tcW w:w="794" w:type="dxa"/>
          </w:tcPr>
          <w:p w14:paraId="3D93617B" w14:textId="77777777" w:rsidR="00557E1F" w:rsidRPr="005460F2" w:rsidRDefault="00557E1F" w:rsidP="00557E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0F7962" w14:textId="77777777" w:rsidR="00557E1F" w:rsidRPr="005460F2" w:rsidRDefault="00557E1F" w:rsidP="00557E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B08C4E" w14:textId="200525D6" w:rsidR="00557E1F" w:rsidRPr="005460F2" w:rsidRDefault="00557E1F" w:rsidP="00557E1F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hint="cs"/>
                <w:rtl/>
              </w:rPr>
              <w:t>ارتعاش</w:t>
            </w:r>
          </w:p>
        </w:tc>
      </w:tr>
      <w:tr w:rsidR="000B5862" w:rsidRPr="005460F2" w14:paraId="1A2C6309" w14:textId="77777777" w:rsidTr="00A27C4F">
        <w:trPr>
          <w:cantSplit/>
        </w:trPr>
        <w:tc>
          <w:tcPr>
            <w:tcW w:w="794" w:type="dxa"/>
          </w:tcPr>
          <w:p w14:paraId="77F2C65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B0F178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7E7609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355E1827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773B32A8" w14:textId="77777777" w:rsidTr="00A27C4F">
        <w:trPr>
          <w:cantSplit/>
        </w:trPr>
        <w:tc>
          <w:tcPr>
            <w:tcW w:w="794" w:type="dxa"/>
          </w:tcPr>
          <w:p w14:paraId="0A60B119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76B644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0DD3C990" w14:textId="77777777" w:rsidTr="00A27C4F">
        <w:trPr>
          <w:cantSplit/>
        </w:trPr>
        <w:tc>
          <w:tcPr>
            <w:tcW w:w="794" w:type="dxa"/>
            <w:vAlign w:val="center"/>
          </w:tcPr>
          <w:p w14:paraId="35133CB6" w14:textId="30079F85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0CD853" w14:textId="1BA7A43E" w:rsidR="000B5862" w:rsidRPr="005460F2" w:rsidRDefault="00557E1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ارتفاع مناسب میز کار برای کارهای نشسته چقدر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557E1F" w:rsidRPr="005460F2" w14:paraId="4977D955" w14:textId="77777777" w:rsidTr="00A27C4F">
        <w:trPr>
          <w:cantSplit/>
        </w:trPr>
        <w:tc>
          <w:tcPr>
            <w:tcW w:w="794" w:type="dxa"/>
          </w:tcPr>
          <w:p w14:paraId="10E851E3" w14:textId="77777777" w:rsidR="00557E1F" w:rsidRPr="005460F2" w:rsidRDefault="00557E1F" w:rsidP="00557E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9A2A43" w14:textId="77777777" w:rsidR="00557E1F" w:rsidRPr="005460F2" w:rsidRDefault="00557E1F" w:rsidP="00557E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4541A0B" w14:textId="4238E910" w:rsidR="00557E1F" w:rsidRPr="005460F2" w:rsidRDefault="00557E1F" w:rsidP="00557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63A9D">
              <w:rPr>
                <w:rtl/>
              </w:rPr>
              <w:t>50 سانتیمتر</w:t>
            </w:r>
          </w:p>
        </w:tc>
      </w:tr>
      <w:tr w:rsidR="00557E1F" w:rsidRPr="005460F2" w14:paraId="1BDABEC0" w14:textId="77777777" w:rsidTr="00A27C4F">
        <w:trPr>
          <w:cantSplit/>
        </w:trPr>
        <w:tc>
          <w:tcPr>
            <w:tcW w:w="794" w:type="dxa"/>
          </w:tcPr>
          <w:p w14:paraId="15D97AB5" w14:textId="77777777" w:rsidR="00557E1F" w:rsidRPr="005460F2" w:rsidRDefault="00557E1F" w:rsidP="00557E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4529A6" w14:textId="77777777" w:rsidR="00557E1F" w:rsidRPr="005460F2" w:rsidRDefault="00557E1F" w:rsidP="00557E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5BB27A" w14:textId="1C51F5AA" w:rsidR="00557E1F" w:rsidRPr="00557E1F" w:rsidRDefault="00557E1F" w:rsidP="00557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557E1F">
              <w:rPr>
                <w:color w:val="EE0000"/>
                <w:rtl/>
              </w:rPr>
              <w:t xml:space="preserve"> 70-75 سانتیمتر</w:t>
            </w:r>
          </w:p>
        </w:tc>
      </w:tr>
      <w:tr w:rsidR="00557E1F" w:rsidRPr="005460F2" w14:paraId="3542E41F" w14:textId="77777777" w:rsidTr="00A27C4F">
        <w:trPr>
          <w:cantSplit/>
        </w:trPr>
        <w:tc>
          <w:tcPr>
            <w:tcW w:w="794" w:type="dxa"/>
          </w:tcPr>
          <w:p w14:paraId="31D489B8" w14:textId="77777777" w:rsidR="00557E1F" w:rsidRPr="005460F2" w:rsidRDefault="00557E1F" w:rsidP="00557E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B413A3" w14:textId="77777777" w:rsidR="00557E1F" w:rsidRPr="005460F2" w:rsidRDefault="00557E1F" w:rsidP="00557E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4622C1B" w14:textId="0F4A2EFC" w:rsidR="00557E1F" w:rsidRPr="005460F2" w:rsidRDefault="00557E1F" w:rsidP="00557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63A9D">
              <w:rPr>
                <w:rtl/>
              </w:rPr>
              <w:t xml:space="preserve"> 90 سانتیمتر</w:t>
            </w:r>
          </w:p>
        </w:tc>
      </w:tr>
      <w:tr w:rsidR="00557E1F" w:rsidRPr="005460F2" w14:paraId="77341465" w14:textId="77777777" w:rsidTr="00A27C4F">
        <w:trPr>
          <w:cantSplit/>
        </w:trPr>
        <w:tc>
          <w:tcPr>
            <w:tcW w:w="794" w:type="dxa"/>
          </w:tcPr>
          <w:p w14:paraId="62364AB5" w14:textId="77777777" w:rsidR="00557E1F" w:rsidRPr="005460F2" w:rsidRDefault="00557E1F" w:rsidP="00557E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DCEC9A" w14:textId="77777777" w:rsidR="00557E1F" w:rsidRPr="005460F2" w:rsidRDefault="00557E1F" w:rsidP="00557E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16DAA88" w14:textId="2BF9442D" w:rsidR="00557E1F" w:rsidRPr="005460F2" w:rsidRDefault="00557E1F" w:rsidP="00557E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63A9D">
              <w:rPr>
                <w:rtl/>
              </w:rPr>
              <w:t xml:space="preserve"> 110 سانتیمتر</w:t>
            </w:r>
          </w:p>
        </w:tc>
      </w:tr>
      <w:tr w:rsidR="000B5862" w:rsidRPr="005460F2" w14:paraId="7217145A" w14:textId="77777777" w:rsidTr="00A27C4F">
        <w:trPr>
          <w:cantSplit/>
        </w:trPr>
        <w:tc>
          <w:tcPr>
            <w:tcW w:w="794" w:type="dxa"/>
          </w:tcPr>
          <w:p w14:paraId="23FF6399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9CB6A2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C920F44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441CEAB1" w14:textId="77777777" w:rsidTr="00A27C4F">
        <w:trPr>
          <w:cantSplit/>
        </w:trPr>
        <w:tc>
          <w:tcPr>
            <w:tcW w:w="794" w:type="dxa"/>
          </w:tcPr>
          <w:p w14:paraId="6A149A70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75AA8E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0B2C3867" w14:textId="77777777" w:rsidTr="00A27C4F">
        <w:trPr>
          <w:cantSplit/>
        </w:trPr>
        <w:tc>
          <w:tcPr>
            <w:tcW w:w="794" w:type="dxa"/>
            <w:vAlign w:val="center"/>
          </w:tcPr>
          <w:p w14:paraId="246471BA" w14:textId="02A0F30B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C6BB5DA" w14:textId="7834191F" w:rsidR="000B5862" w:rsidRPr="005460F2" w:rsidRDefault="00A404FA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کدام یک از ویژگی‌های صندلی ارگونومیک نیست؟</w:t>
            </w:r>
          </w:p>
        </w:tc>
      </w:tr>
      <w:tr w:rsidR="00A404FA" w:rsidRPr="005460F2" w14:paraId="76EDFDE3" w14:textId="77777777" w:rsidTr="00A27C4F">
        <w:trPr>
          <w:cantSplit/>
        </w:trPr>
        <w:tc>
          <w:tcPr>
            <w:tcW w:w="794" w:type="dxa"/>
          </w:tcPr>
          <w:p w14:paraId="3A7C707B" w14:textId="77777777" w:rsidR="00A404FA" w:rsidRPr="005460F2" w:rsidRDefault="00A404FA" w:rsidP="00A404F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F3E6D7" w14:textId="77777777" w:rsidR="00A404FA" w:rsidRPr="005460F2" w:rsidRDefault="00A404FA" w:rsidP="00A404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EB9CDF" w14:textId="4CB3FB16" w:rsidR="00A404FA" w:rsidRPr="005460F2" w:rsidRDefault="00A404FA" w:rsidP="00A404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C7B8F">
              <w:rPr>
                <w:rtl/>
              </w:rPr>
              <w:t>پشتی قابل تنظیم</w:t>
            </w:r>
          </w:p>
        </w:tc>
      </w:tr>
      <w:tr w:rsidR="00A404FA" w:rsidRPr="005460F2" w14:paraId="5FA2C2F9" w14:textId="77777777" w:rsidTr="00A27C4F">
        <w:trPr>
          <w:cantSplit/>
        </w:trPr>
        <w:tc>
          <w:tcPr>
            <w:tcW w:w="794" w:type="dxa"/>
          </w:tcPr>
          <w:p w14:paraId="2331D671" w14:textId="77777777" w:rsidR="00A404FA" w:rsidRPr="005460F2" w:rsidRDefault="00A404FA" w:rsidP="00A404F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FC72F5" w14:textId="77777777" w:rsidR="00A404FA" w:rsidRPr="005460F2" w:rsidRDefault="00A404FA" w:rsidP="00A404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4D30CE6" w14:textId="2FB459ED" w:rsidR="00A404FA" w:rsidRPr="00A404FA" w:rsidRDefault="00A404FA" w:rsidP="00A404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A404FA">
              <w:rPr>
                <w:color w:val="EE0000"/>
                <w:rtl/>
              </w:rPr>
              <w:t xml:space="preserve"> دسته‌های ثابت</w:t>
            </w:r>
          </w:p>
        </w:tc>
      </w:tr>
      <w:tr w:rsidR="00A404FA" w:rsidRPr="005460F2" w14:paraId="774632A1" w14:textId="77777777" w:rsidTr="00A27C4F">
        <w:trPr>
          <w:cantSplit/>
        </w:trPr>
        <w:tc>
          <w:tcPr>
            <w:tcW w:w="794" w:type="dxa"/>
          </w:tcPr>
          <w:p w14:paraId="021EA832" w14:textId="77777777" w:rsidR="00A404FA" w:rsidRPr="005460F2" w:rsidRDefault="00A404FA" w:rsidP="00A404F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27428E" w14:textId="77777777" w:rsidR="00A404FA" w:rsidRPr="005460F2" w:rsidRDefault="00A404FA" w:rsidP="00A404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312ADE" w14:textId="34EAB842" w:rsidR="00A404FA" w:rsidRPr="005460F2" w:rsidRDefault="00A404FA" w:rsidP="00A404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C7B8F">
              <w:rPr>
                <w:rtl/>
              </w:rPr>
              <w:t xml:space="preserve"> نشیمنگاه نرم</w:t>
            </w:r>
          </w:p>
        </w:tc>
      </w:tr>
      <w:tr w:rsidR="00A404FA" w:rsidRPr="005460F2" w14:paraId="5BC555B4" w14:textId="77777777" w:rsidTr="00A27C4F">
        <w:trPr>
          <w:cantSplit/>
        </w:trPr>
        <w:tc>
          <w:tcPr>
            <w:tcW w:w="794" w:type="dxa"/>
          </w:tcPr>
          <w:p w14:paraId="5B113C3A" w14:textId="77777777" w:rsidR="00A404FA" w:rsidRPr="005460F2" w:rsidRDefault="00A404FA" w:rsidP="00A404F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407315" w14:textId="77777777" w:rsidR="00A404FA" w:rsidRPr="005460F2" w:rsidRDefault="00A404FA" w:rsidP="00A404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8BC9B1" w14:textId="2BAB89AE" w:rsidR="00A404FA" w:rsidRPr="005460F2" w:rsidRDefault="00A404FA" w:rsidP="00A404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C7B8F">
              <w:rPr>
                <w:rtl/>
              </w:rPr>
              <w:t xml:space="preserve"> ارتفاع قابل تنظیم</w:t>
            </w:r>
          </w:p>
        </w:tc>
      </w:tr>
      <w:tr w:rsidR="000B5862" w:rsidRPr="005460F2" w14:paraId="3D4FCB89" w14:textId="77777777" w:rsidTr="00A27C4F">
        <w:trPr>
          <w:cantSplit/>
        </w:trPr>
        <w:tc>
          <w:tcPr>
            <w:tcW w:w="794" w:type="dxa"/>
          </w:tcPr>
          <w:p w14:paraId="3C75C264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CAF54AB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D04BEB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1D48D5B7" w14:textId="77777777" w:rsidTr="00A27C4F">
        <w:trPr>
          <w:cantSplit/>
        </w:trPr>
        <w:tc>
          <w:tcPr>
            <w:tcW w:w="794" w:type="dxa"/>
          </w:tcPr>
          <w:p w14:paraId="354888F2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BA6F33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03EEEE33" w14:textId="77777777" w:rsidTr="00A27C4F">
        <w:trPr>
          <w:cantSplit/>
        </w:trPr>
        <w:tc>
          <w:tcPr>
            <w:tcW w:w="794" w:type="dxa"/>
            <w:vAlign w:val="center"/>
          </w:tcPr>
          <w:p w14:paraId="0E3B8D53" w14:textId="27606C03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A95357" w14:textId="17825708" w:rsidR="000B5862" w:rsidRPr="005460F2" w:rsidRDefault="00A404FA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برای جلوگیری از درد گردن در کار با کامپیوتر، مانیتور باید در چه ارتفاعی قرار گیرد؟</w:t>
            </w:r>
          </w:p>
        </w:tc>
      </w:tr>
      <w:tr w:rsidR="00A404FA" w:rsidRPr="005460F2" w14:paraId="78129807" w14:textId="77777777" w:rsidTr="00A27C4F">
        <w:trPr>
          <w:cantSplit/>
        </w:trPr>
        <w:tc>
          <w:tcPr>
            <w:tcW w:w="794" w:type="dxa"/>
          </w:tcPr>
          <w:p w14:paraId="0034D9D9" w14:textId="77777777" w:rsidR="00A404FA" w:rsidRPr="005460F2" w:rsidRDefault="00A404FA" w:rsidP="00A404F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95F99B" w14:textId="77777777" w:rsidR="00A404FA" w:rsidRPr="005460F2" w:rsidRDefault="00A404FA" w:rsidP="00A404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956363" w14:textId="00FAEE83" w:rsidR="00A404FA" w:rsidRPr="005460F2" w:rsidRDefault="00A404FA" w:rsidP="00A404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50CEC">
              <w:rPr>
                <w:rtl/>
              </w:rPr>
              <w:t>پایین‌تر از سطح چشم</w:t>
            </w:r>
          </w:p>
        </w:tc>
      </w:tr>
      <w:tr w:rsidR="00A404FA" w:rsidRPr="005460F2" w14:paraId="67DBBDC3" w14:textId="77777777" w:rsidTr="00A27C4F">
        <w:trPr>
          <w:cantSplit/>
        </w:trPr>
        <w:tc>
          <w:tcPr>
            <w:tcW w:w="794" w:type="dxa"/>
          </w:tcPr>
          <w:p w14:paraId="7C5F2E0A" w14:textId="77777777" w:rsidR="00A404FA" w:rsidRPr="005460F2" w:rsidRDefault="00A404FA" w:rsidP="00A404F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762C3E" w14:textId="77777777" w:rsidR="00A404FA" w:rsidRPr="005460F2" w:rsidRDefault="00A404FA" w:rsidP="00A404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28C350B" w14:textId="359CC84B" w:rsidR="00A404FA" w:rsidRPr="00A404FA" w:rsidRDefault="00A404FA" w:rsidP="00A404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A404FA">
              <w:rPr>
                <w:color w:val="EE0000"/>
                <w:rtl/>
              </w:rPr>
              <w:t xml:space="preserve"> همسطح با چشم</w:t>
            </w:r>
          </w:p>
        </w:tc>
      </w:tr>
      <w:tr w:rsidR="00A404FA" w:rsidRPr="005460F2" w14:paraId="5B505948" w14:textId="77777777" w:rsidTr="00A27C4F">
        <w:trPr>
          <w:cantSplit/>
        </w:trPr>
        <w:tc>
          <w:tcPr>
            <w:tcW w:w="794" w:type="dxa"/>
          </w:tcPr>
          <w:p w14:paraId="740BC8B7" w14:textId="77777777" w:rsidR="00A404FA" w:rsidRPr="005460F2" w:rsidRDefault="00A404FA" w:rsidP="00A404F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1FFD62" w14:textId="77777777" w:rsidR="00A404FA" w:rsidRPr="005460F2" w:rsidRDefault="00A404FA" w:rsidP="00A404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485777" w14:textId="5ABCC1A2" w:rsidR="00A404FA" w:rsidRPr="005460F2" w:rsidRDefault="00A404FA" w:rsidP="00A404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50CEC">
              <w:rPr>
                <w:rtl/>
              </w:rPr>
              <w:t xml:space="preserve"> بالاتر از سطح چشم</w:t>
            </w:r>
          </w:p>
        </w:tc>
      </w:tr>
      <w:tr w:rsidR="00A404FA" w:rsidRPr="005460F2" w14:paraId="2F494BC1" w14:textId="77777777" w:rsidTr="00A27C4F">
        <w:trPr>
          <w:cantSplit/>
        </w:trPr>
        <w:tc>
          <w:tcPr>
            <w:tcW w:w="794" w:type="dxa"/>
          </w:tcPr>
          <w:p w14:paraId="347E0309" w14:textId="77777777" w:rsidR="00A404FA" w:rsidRPr="005460F2" w:rsidRDefault="00A404FA" w:rsidP="00A404F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474EFA" w14:textId="77777777" w:rsidR="00A404FA" w:rsidRPr="005460F2" w:rsidRDefault="00A404FA" w:rsidP="00A404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7ADBD71" w14:textId="165D47BC" w:rsidR="00A404FA" w:rsidRPr="005460F2" w:rsidRDefault="00A404FA" w:rsidP="00A404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50CEC">
              <w:rPr>
                <w:rtl/>
              </w:rPr>
              <w:t xml:space="preserve"> در هر ارتفاعی تفاوتی ندارد</w:t>
            </w:r>
          </w:p>
        </w:tc>
      </w:tr>
      <w:tr w:rsidR="000B5862" w:rsidRPr="005460F2" w14:paraId="23C71DD9" w14:textId="77777777" w:rsidTr="00A27C4F">
        <w:trPr>
          <w:cantSplit/>
        </w:trPr>
        <w:tc>
          <w:tcPr>
            <w:tcW w:w="794" w:type="dxa"/>
          </w:tcPr>
          <w:p w14:paraId="29EBEB54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AAFC28A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98F309B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6DA2CDB4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2326753A" w14:textId="77777777" w:rsidTr="00A27C4F">
        <w:trPr>
          <w:cantSplit/>
        </w:trPr>
        <w:tc>
          <w:tcPr>
            <w:tcW w:w="794" w:type="dxa"/>
          </w:tcPr>
          <w:p w14:paraId="66E2DDB8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60C306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1197CB41" w14:textId="77777777" w:rsidTr="00A27C4F">
        <w:trPr>
          <w:cantSplit/>
        </w:trPr>
        <w:tc>
          <w:tcPr>
            <w:tcW w:w="794" w:type="dxa"/>
            <w:vAlign w:val="center"/>
          </w:tcPr>
          <w:p w14:paraId="156C06D1" w14:textId="391C7539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C4E441C" w14:textId="6DC09889" w:rsidR="000B5862" w:rsidRPr="005460F2" w:rsidRDefault="00A404FA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کدام یک از موارد زیر در طراحی ابزار دستی ارگونومیک اهمیت دارد</w:t>
            </w:r>
            <w:r>
              <w:rPr>
                <w:rFonts w:hint="cs"/>
                <w:b/>
                <w:rtl/>
              </w:rPr>
              <w:t>؟</w:t>
            </w:r>
          </w:p>
        </w:tc>
      </w:tr>
      <w:tr w:rsidR="00A404FA" w:rsidRPr="005460F2" w14:paraId="3AE3C7B3" w14:textId="77777777" w:rsidTr="00A27C4F">
        <w:trPr>
          <w:cantSplit/>
        </w:trPr>
        <w:tc>
          <w:tcPr>
            <w:tcW w:w="794" w:type="dxa"/>
          </w:tcPr>
          <w:p w14:paraId="075D3171" w14:textId="77777777" w:rsidR="00A404FA" w:rsidRPr="005460F2" w:rsidRDefault="00A404FA" w:rsidP="00A404F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3E71B4" w14:textId="77777777" w:rsidR="00A404FA" w:rsidRPr="005460F2" w:rsidRDefault="00A404FA" w:rsidP="00A404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9CBBF6" w14:textId="0AF44FC8" w:rsidR="00A404FA" w:rsidRPr="005460F2" w:rsidRDefault="00A404FA" w:rsidP="00A404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A0750">
              <w:rPr>
                <w:rtl/>
              </w:rPr>
              <w:t>وزن زیاد ابزار</w:t>
            </w:r>
          </w:p>
        </w:tc>
      </w:tr>
      <w:tr w:rsidR="00A404FA" w:rsidRPr="005460F2" w14:paraId="3E9F0150" w14:textId="77777777" w:rsidTr="00A27C4F">
        <w:trPr>
          <w:cantSplit/>
        </w:trPr>
        <w:tc>
          <w:tcPr>
            <w:tcW w:w="794" w:type="dxa"/>
          </w:tcPr>
          <w:p w14:paraId="4F70F744" w14:textId="77777777" w:rsidR="00A404FA" w:rsidRPr="005460F2" w:rsidRDefault="00A404FA" w:rsidP="00A404F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CAD25B" w14:textId="77777777" w:rsidR="00A404FA" w:rsidRPr="005460F2" w:rsidRDefault="00A404FA" w:rsidP="00A404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F4C10D" w14:textId="59A56B6B" w:rsidR="00A404FA" w:rsidRPr="00A404FA" w:rsidRDefault="00A404FA" w:rsidP="00A404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A404FA">
              <w:rPr>
                <w:color w:val="EE0000"/>
                <w:rtl/>
              </w:rPr>
              <w:t xml:space="preserve"> اندازه مناسب برای دست</w:t>
            </w:r>
          </w:p>
        </w:tc>
      </w:tr>
      <w:tr w:rsidR="00A404FA" w:rsidRPr="005460F2" w14:paraId="5F3A5D0C" w14:textId="77777777" w:rsidTr="00A27C4F">
        <w:trPr>
          <w:cantSplit/>
        </w:trPr>
        <w:tc>
          <w:tcPr>
            <w:tcW w:w="794" w:type="dxa"/>
          </w:tcPr>
          <w:p w14:paraId="750241FC" w14:textId="77777777" w:rsidR="00A404FA" w:rsidRPr="005460F2" w:rsidRDefault="00A404FA" w:rsidP="00A404F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AA5E46" w14:textId="77777777" w:rsidR="00A404FA" w:rsidRPr="005460F2" w:rsidRDefault="00A404FA" w:rsidP="00A404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CEF9BD8" w14:textId="3A16D7D1" w:rsidR="00A404FA" w:rsidRPr="005460F2" w:rsidRDefault="00A404FA" w:rsidP="00A404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A0750">
              <w:rPr>
                <w:rtl/>
              </w:rPr>
              <w:t xml:space="preserve"> رنگ تیره ابزار</w:t>
            </w:r>
          </w:p>
        </w:tc>
      </w:tr>
      <w:tr w:rsidR="00A404FA" w:rsidRPr="005460F2" w14:paraId="4A931314" w14:textId="77777777" w:rsidTr="00A27C4F">
        <w:trPr>
          <w:cantSplit/>
        </w:trPr>
        <w:tc>
          <w:tcPr>
            <w:tcW w:w="794" w:type="dxa"/>
          </w:tcPr>
          <w:p w14:paraId="5D107C4F" w14:textId="77777777" w:rsidR="00A404FA" w:rsidRPr="005460F2" w:rsidRDefault="00A404FA" w:rsidP="00A404F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7DD291" w14:textId="77777777" w:rsidR="00A404FA" w:rsidRPr="005460F2" w:rsidRDefault="00A404FA" w:rsidP="00A404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03E5C8" w14:textId="19622EA4" w:rsidR="00A404FA" w:rsidRPr="005460F2" w:rsidRDefault="00A404FA" w:rsidP="00A404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A0750">
              <w:rPr>
                <w:rtl/>
              </w:rPr>
              <w:t xml:space="preserve"> عدم وجود دسته</w:t>
            </w:r>
          </w:p>
        </w:tc>
      </w:tr>
      <w:tr w:rsidR="000B5862" w:rsidRPr="005460F2" w14:paraId="2975AF42" w14:textId="77777777" w:rsidTr="00A27C4F">
        <w:trPr>
          <w:cantSplit/>
        </w:trPr>
        <w:tc>
          <w:tcPr>
            <w:tcW w:w="794" w:type="dxa"/>
          </w:tcPr>
          <w:p w14:paraId="074FD5EA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CE17D9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CF10F40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4314D53E" w14:textId="77777777" w:rsidTr="00A27C4F">
        <w:trPr>
          <w:cantSplit/>
        </w:trPr>
        <w:tc>
          <w:tcPr>
            <w:tcW w:w="794" w:type="dxa"/>
          </w:tcPr>
          <w:p w14:paraId="6CDCAFC6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5027D4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7C18E3B2" w14:textId="77777777" w:rsidTr="00A27C4F">
        <w:trPr>
          <w:cantSplit/>
        </w:trPr>
        <w:tc>
          <w:tcPr>
            <w:tcW w:w="794" w:type="dxa"/>
            <w:vAlign w:val="center"/>
          </w:tcPr>
          <w:p w14:paraId="11459493" w14:textId="5E8F836F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619834" w14:textId="16F72FB1" w:rsidR="000B5862" w:rsidRPr="005460F2" w:rsidRDefault="00A404FA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کدام یک از مشکلات نوبت‌کاری نیست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A404FA" w:rsidRPr="005460F2" w14:paraId="45046793" w14:textId="77777777" w:rsidTr="00A27C4F">
        <w:trPr>
          <w:cantSplit/>
        </w:trPr>
        <w:tc>
          <w:tcPr>
            <w:tcW w:w="794" w:type="dxa"/>
          </w:tcPr>
          <w:p w14:paraId="61E41794" w14:textId="77777777" w:rsidR="00A404FA" w:rsidRPr="005460F2" w:rsidRDefault="00A404FA" w:rsidP="00A404F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69629C" w14:textId="77777777" w:rsidR="00A404FA" w:rsidRPr="005460F2" w:rsidRDefault="00A404FA" w:rsidP="00A404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F8A5FC" w14:textId="0D0CB573" w:rsidR="00A404FA" w:rsidRPr="005460F2" w:rsidRDefault="00A404FA" w:rsidP="00A404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2E3F">
              <w:rPr>
                <w:rtl/>
              </w:rPr>
              <w:t>اختلال خواب</w:t>
            </w:r>
          </w:p>
        </w:tc>
      </w:tr>
      <w:tr w:rsidR="00A404FA" w:rsidRPr="005460F2" w14:paraId="2AC29989" w14:textId="77777777" w:rsidTr="00A27C4F">
        <w:trPr>
          <w:cantSplit/>
        </w:trPr>
        <w:tc>
          <w:tcPr>
            <w:tcW w:w="794" w:type="dxa"/>
          </w:tcPr>
          <w:p w14:paraId="550640A0" w14:textId="77777777" w:rsidR="00A404FA" w:rsidRPr="005460F2" w:rsidRDefault="00A404FA" w:rsidP="00A404F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EA2C3D" w14:textId="77777777" w:rsidR="00A404FA" w:rsidRPr="005460F2" w:rsidRDefault="00A404FA" w:rsidP="00A404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1B01281" w14:textId="3B99B9FF" w:rsidR="00A404FA" w:rsidRPr="00A404FA" w:rsidRDefault="00A404FA" w:rsidP="00A404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A404FA">
              <w:rPr>
                <w:color w:val="EE0000"/>
                <w:rtl/>
              </w:rPr>
              <w:t xml:space="preserve"> افزایش بهره‌وری</w:t>
            </w:r>
          </w:p>
        </w:tc>
      </w:tr>
      <w:tr w:rsidR="00A404FA" w:rsidRPr="005460F2" w14:paraId="6CBF8C25" w14:textId="77777777" w:rsidTr="00A27C4F">
        <w:trPr>
          <w:cantSplit/>
        </w:trPr>
        <w:tc>
          <w:tcPr>
            <w:tcW w:w="794" w:type="dxa"/>
          </w:tcPr>
          <w:p w14:paraId="0688D8DE" w14:textId="77777777" w:rsidR="00A404FA" w:rsidRPr="005460F2" w:rsidRDefault="00A404FA" w:rsidP="00A404F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F463B0" w14:textId="77777777" w:rsidR="00A404FA" w:rsidRPr="005460F2" w:rsidRDefault="00A404FA" w:rsidP="00A404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A122C4" w14:textId="13812E7A" w:rsidR="00A404FA" w:rsidRPr="005460F2" w:rsidRDefault="00A404FA" w:rsidP="00A404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2E3F">
              <w:rPr>
                <w:rtl/>
              </w:rPr>
              <w:t xml:space="preserve"> مشکلات گوارشی</w:t>
            </w:r>
          </w:p>
        </w:tc>
      </w:tr>
      <w:tr w:rsidR="00A404FA" w:rsidRPr="005460F2" w14:paraId="668435A9" w14:textId="77777777" w:rsidTr="00A27C4F">
        <w:trPr>
          <w:cantSplit/>
        </w:trPr>
        <w:tc>
          <w:tcPr>
            <w:tcW w:w="794" w:type="dxa"/>
          </w:tcPr>
          <w:p w14:paraId="0B706A92" w14:textId="77777777" w:rsidR="00A404FA" w:rsidRPr="005460F2" w:rsidRDefault="00A404FA" w:rsidP="00A404F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B511B7" w14:textId="77777777" w:rsidR="00A404FA" w:rsidRPr="005460F2" w:rsidRDefault="00A404FA" w:rsidP="00A404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759FE7" w14:textId="5DE0B2B2" w:rsidR="00A404FA" w:rsidRPr="005460F2" w:rsidRDefault="00A404FA" w:rsidP="00A404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2E3F">
              <w:rPr>
                <w:rtl/>
              </w:rPr>
              <w:t xml:space="preserve"> خستگی مزمن</w:t>
            </w:r>
          </w:p>
        </w:tc>
      </w:tr>
      <w:tr w:rsidR="000B5862" w:rsidRPr="005460F2" w14:paraId="4A4AA3AD" w14:textId="77777777" w:rsidTr="00A27C4F">
        <w:trPr>
          <w:cantSplit/>
        </w:trPr>
        <w:tc>
          <w:tcPr>
            <w:tcW w:w="794" w:type="dxa"/>
          </w:tcPr>
          <w:p w14:paraId="790B7EF0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11C8A1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6FD21E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33F2A116" w14:textId="77777777" w:rsidTr="00A27C4F">
        <w:trPr>
          <w:cantSplit/>
        </w:trPr>
        <w:tc>
          <w:tcPr>
            <w:tcW w:w="794" w:type="dxa"/>
          </w:tcPr>
          <w:p w14:paraId="0F0DAAE5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61C5EC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71ADE3C3" w14:textId="77777777" w:rsidTr="00A27C4F">
        <w:trPr>
          <w:cantSplit/>
        </w:trPr>
        <w:tc>
          <w:tcPr>
            <w:tcW w:w="794" w:type="dxa"/>
            <w:vAlign w:val="center"/>
          </w:tcPr>
          <w:p w14:paraId="7E1AA53A" w14:textId="47F85A22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4192E9" w14:textId="5B7C99D1" w:rsidR="000B5862" w:rsidRPr="005460F2" w:rsidRDefault="00F0730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برای کاهش اثرات منفی نوبت‌کاری، کدام راهکار مناسب است؟</w:t>
            </w:r>
          </w:p>
        </w:tc>
      </w:tr>
      <w:tr w:rsidR="00F0730F" w:rsidRPr="005460F2" w14:paraId="41C98682" w14:textId="77777777" w:rsidTr="00A27C4F">
        <w:trPr>
          <w:cantSplit/>
        </w:trPr>
        <w:tc>
          <w:tcPr>
            <w:tcW w:w="794" w:type="dxa"/>
          </w:tcPr>
          <w:p w14:paraId="370797FE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5EB155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0C5DD5A" w14:textId="65244791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12CE0">
              <w:rPr>
                <w:rtl/>
              </w:rPr>
              <w:t xml:space="preserve"> افزایش ساعت کار</w:t>
            </w:r>
          </w:p>
        </w:tc>
      </w:tr>
      <w:tr w:rsidR="00F0730F" w:rsidRPr="005460F2" w14:paraId="44FBF893" w14:textId="77777777" w:rsidTr="00A27C4F">
        <w:trPr>
          <w:cantSplit/>
        </w:trPr>
        <w:tc>
          <w:tcPr>
            <w:tcW w:w="794" w:type="dxa"/>
          </w:tcPr>
          <w:p w14:paraId="6B3A07A3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43D86D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D289C4" w14:textId="3BDA6FA0" w:rsidR="00F0730F" w:rsidRPr="00F0730F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0730F">
              <w:rPr>
                <w:color w:val="EE0000"/>
                <w:rtl/>
              </w:rPr>
              <w:t xml:space="preserve"> چرخش نوبت‌ها در جهت عقربه‌های ساعت</w:t>
            </w:r>
          </w:p>
        </w:tc>
      </w:tr>
      <w:tr w:rsidR="00F0730F" w:rsidRPr="005460F2" w14:paraId="4047B8BE" w14:textId="77777777" w:rsidTr="00A27C4F">
        <w:trPr>
          <w:cantSplit/>
        </w:trPr>
        <w:tc>
          <w:tcPr>
            <w:tcW w:w="794" w:type="dxa"/>
          </w:tcPr>
          <w:p w14:paraId="117BE71D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5DF07E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DFEB04" w14:textId="45F920D2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12CE0">
              <w:rPr>
                <w:rtl/>
              </w:rPr>
              <w:t xml:space="preserve"> حذف استراحت</w:t>
            </w:r>
          </w:p>
        </w:tc>
      </w:tr>
      <w:tr w:rsidR="00F0730F" w:rsidRPr="005460F2" w14:paraId="23344A1A" w14:textId="77777777" w:rsidTr="00A27C4F">
        <w:trPr>
          <w:cantSplit/>
        </w:trPr>
        <w:tc>
          <w:tcPr>
            <w:tcW w:w="794" w:type="dxa"/>
          </w:tcPr>
          <w:p w14:paraId="1A872505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A3FC0B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0919EC" w14:textId="016CEE03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12CE0">
              <w:rPr>
                <w:rtl/>
              </w:rPr>
              <w:t xml:space="preserve"> کاهش دستمزد</w:t>
            </w:r>
          </w:p>
        </w:tc>
      </w:tr>
      <w:tr w:rsidR="000B5862" w:rsidRPr="005460F2" w14:paraId="76583BC7" w14:textId="77777777" w:rsidTr="00A27C4F">
        <w:trPr>
          <w:cantSplit/>
        </w:trPr>
        <w:tc>
          <w:tcPr>
            <w:tcW w:w="794" w:type="dxa"/>
          </w:tcPr>
          <w:p w14:paraId="280B9958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068CE6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5E576DC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0144F5F4" w14:textId="77777777" w:rsidTr="00A27C4F">
        <w:trPr>
          <w:cantSplit/>
        </w:trPr>
        <w:tc>
          <w:tcPr>
            <w:tcW w:w="794" w:type="dxa"/>
          </w:tcPr>
          <w:p w14:paraId="28DDED3F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E35BC8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00BF6DE7" w14:textId="77777777" w:rsidTr="00A27C4F">
        <w:trPr>
          <w:cantSplit/>
        </w:trPr>
        <w:tc>
          <w:tcPr>
            <w:tcW w:w="794" w:type="dxa"/>
            <w:vAlign w:val="center"/>
          </w:tcPr>
          <w:p w14:paraId="4D9C5381" w14:textId="6D338179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3C48BF" w14:textId="2D8C0AB9" w:rsidR="000B5862" w:rsidRPr="005460F2" w:rsidRDefault="00F0730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استرس شغلی می‌تواند منجر به کدام یک از موارد زیر شود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F0730F" w:rsidRPr="005460F2" w14:paraId="6A4C7324" w14:textId="77777777" w:rsidTr="00A27C4F">
        <w:trPr>
          <w:cantSplit/>
        </w:trPr>
        <w:tc>
          <w:tcPr>
            <w:tcW w:w="794" w:type="dxa"/>
          </w:tcPr>
          <w:p w14:paraId="4AE7F855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2EA9CF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9353C05" w14:textId="38D72D34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8284A">
              <w:rPr>
                <w:rtl/>
              </w:rPr>
              <w:t>افزایش رضایت شغلی</w:t>
            </w:r>
          </w:p>
        </w:tc>
      </w:tr>
      <w:tr w:rsidR="00F0730F" w:rsidRPr="005460F2" w14:paraId="17B15347" w14:textId="77777777" w:rsidTr="00A27C4F">
        <w:trPr>
          <w:cantSplit/>
        </w:trPr>
        <w:tc>
          <w:tcPr>
            <w:tcW w:w="794" w:type="dxa"/>
          </w:tcPr>
          <w:p w14:paraId="11EA186D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B7DA19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36DC62" w14:textId="31EDEED2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8284A">
              <w:rPr>
                <w:rtl/>
              </w:rPr>
              <w:t xml:space="preserve"> کاهش اختلالات اسکلتی-عضلانی</w:t>
            </w:r>
          </w:p>
        </w:tc>
      </w:tr>
      <w:tr w:rsidR="00F0730F" w:rsidRPr="005460F2" w14:paraId="0E9606B1" w14:textId="77777777" w:rsidTr="00A27C4F">
        <w:trPr>
          <w:cantSplit/>
        </w:trPr>
        <w:tc>
          <w:tcPr>
            <w:tcW w:w="794" w:type="dxa"/>
          </w:tcPr>
          <w:p w14:paraId="08D47CB3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C09174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898F259" w14:textId="0FEFBA58" w:rsidR="00F0730F" w:rsidRPr="00F0730F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0730F">
              <w:rPr>
                <w:color w:val="EE0000"/>
                <w:rtl/>
              </w:rPr>
              <w:t xml:space="preserve"> افزایش خطاهای انسانی</w:t>
            </w:r>
          </w:p>
        </w:tc>
      </w:tr>
      <w:tr w:rsidR="00F0730F" w:rsidRPr="005460F2" w14:paraId="2D8CA4AF" w14:textId="77777777" w:rsidTr="00A27C4F">
        <w:trPr>
          <w:cantSplit/>
        </w:trPr>
        <w:tc>
          <w:tcPr>
            <w:tcW w:w="794" w:type="dxa"/>
          </w:tcPr>
          <w:p w14:paraId="2C8B7D48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5209D8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50A9BE" w14:textId="7ACC8374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8284A">
              <w:rPr>
                <w:rtl/>
              </w:rPr>
              <w:t xml:space="preserve"> بهبود عملکرد</w:t>
            </w:r>
          </w:p>
        </w:tc>
      </w:tr>
      <w:tr w:rsidR="000B5862" w:rsidRPr="005460F2" w14:paraId="44684702" w14:textId="77777777" w:rsidTr="00A27C4F">
        <w:trPr>
          <w:cantSplit/>
        </w:trPr>
        <w:tc>
          <w:tcPr>
            <w:tcW w:w="794" w:type="dxa"/>
          </w:tcPr>
          <w:p w14:paraId="07968C11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5882E62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6BE2D54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0E9B908F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1FB9F4F0" w14:textId="77777777" w:rsidTr="00A27C4F">
        <w:trPr>
          <w:cantSplit/>
        </w:trPr>
        <w:tc>
          <w:tcPr>
            <w:tcW w:w="794" w:type="dxa"/>
          </w:tcPr>
          <w:p w14:paraId="7D28E5F3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0A85C1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5884124F" w14:textId="77777777" w:rsidTr="00A27C4F">
        <w:trPr>
          <w:cantSplit/>
        </w:trPr>
        <w:tc>
          <w:tcPr>
            <w:tcW w:w="794" w:type="dxa"/>
            <w:vAlign w:val="center"/>
          </w:tcPr>
          <w:p w14:paraId="3BF65B07" w14:textId="4AC74812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50EEC17" w14:textId="7603562D" w:rsidR="000B5862" w:rsidRPr="005460F2" w:rsidRDefault="00F0730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کدام یک از عوامل زیر جزء عوامل روانی-اجتماعی مؤثر در سلامت کارگران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F0730F" w:rsidRPr="005460F2" w14:paraId="581550BD" w14:textId="77777777" w:rsidTr="00A27C4F">
        <w:trPr>
          <w:cantSplit/>
        </w:trPr>
        <w:tc>
          <w:tcPr>
            <w:tcW w:w="794" w:type="dxa"/>
          </w:tcPr>
          <w:p w14:paraId="5DBF4686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017D1E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A2993BB" w14:textId="71293D0D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2032F">
              <w:rPr>
                <w:rtl/>
              </w:rPr>
              <w:t>رنگ دیوارها</w:t>
            </w:r>
          </w:p>
        </w:tc>
      </w:tr>
      <w:tr w:rsidR="00F0730F" w:rsidRPr="005460F2" w14:paraId="567CA46C" w14:textId="77777777" w:rsidTr="00A27C4F">
        <w:trPr>
          <w:cantSplit/>
        </w:trPr>
        <w:tc>
          <w:tcPr>
            <w:tcW w:w="794" w:type="dxa"/>
          </w:tcPr>
          <w:p w14:paraId="44C73A67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184FCB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1B9F870" w14:textId="561810D6" w:rsidR="00F0730F" w:rsidRPr="00F0730F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0730F">
              <w:rPr>
                <w:color w:val="EE0000"/>
                <w:rtl/>
              </w:rPr>
              <w:t xml:space="preserve"> فشار کاری زیاد</w:t>
            </w:r>
          </w:p>
        </w:tc>
      </w:tr>
      <w:tr w:rsidR="00F0730F" w:rsidRPr="005460F2" w14:paraId="42ADB67E" w14:textId="77777777" w:rsidTr="00A27C4F">
        <w:trPr>
          <w:cantSplit/>
        </w:trPr>
        <w:tc>
          <w:tcPr>
            <w:tcW w:w="794" w:type="dxa"/>
          </w:tcPr>
          <w:p w14:paraId="06BCA4DF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0DBD21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1D64B8" w14:textId="744AB7FB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2032F">
              <w:rPr>
                <w:rtl/>
              </w:rPr>
              <w:t xml:space="preserve"> ارتفاع میز کار</w:t>
            </w:r>
          </w:p>
        </w:tc>
      </w:tr>
      <w:tr w:rsidR="00F0730F" w:rsidRPr="005460F2" w14:paraId="48A29C63" w14:textId="77777777" w:rsidTr="00A27C4F">
        <w:trPr>
          <w:cantSplit/>
        </w:trPr>
        <w:tc>
          <w:tcPr>
            <w:tcW w:w="794" w:type="dxa"/>
          </w:tcPr>
          <w:p w14:paraId="1D3EDCD6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AAC826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5CD1B72" w14:textId="71811B01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2032F">
              <w:rPr>
                <w:rtl/>
              </w:rPr>
              <w:t xml:space="preserve"> وزن ابزارها</w:t>
            </w:r>
          </w:p>
        </w:tc>
      </w:tr>
      <w:tr w:rsidR="000B5862" w:rsidRPr="005460F2" w14:paraId="6ED31F37" w14:textId="77777777" w:rsidTr="00A27C4F">
        <w:trPr>
          <w:cantSplit/>
        </w:trPr>
        <w:tc>
          <w:tcPr>
            <w:tcW w:w="794" w:type="dxa"/>
          </w:tcPr>
          <w:p w14:paraId="21564FB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73DF455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1148F6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1C5DB18C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215022B4" w14:textId="77777777" w:rsidTr="00A27C4F">
        <w:trPr>
          <w:cantSplit/>
        </w:trPr>
        <w:tc>
          <w:tcPr>
            <w:tcW w:w="794" w:type="dxa"/>
          </w:tcPr>
          <w:p w14:paraId="6FCAD6E3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A2A2E6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204FA50E" w14:textId="77777777" w:rsidTr="00A27C4F">
        <w:trPr>
          <w:cantSplit/>
        </w:trPr>
        <w:tc>
          <w:tcPr>
            <w:tcW w:w="794" w:type="dxa"/>
            <w:vAlign w:val="center"/>
          </w:tcPr>
          <w:p w14:paraId="1A50225E" w14:textId="5A24C5D6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4334DC" w14:textId="4549A334" w:rsidR="000B5862" w:rsidRPr="005460F2" w:rsidRDefault="00F0730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29F3">
              <w:rPr>
                <w:b/>
                <w:rtl/>
              </w:rPr>
              <w:t>برای کاهش استرس شغلی، کدام اقدام مؤثر است؟</w:t>
            </w:r>
          </w:p>
        </w:tc>
      </w:tr>
      <w:tr w:rsidR="00F0730F" w:rsidRPr="005460F2" w14:paraId="2F4D8C9D" w14:textId="77777777" w:rsidTr="00A27C4F">
        <w:trPr>
          <w:cantSplit/>
        </w:trPr>
        <w:tc>
          <w:tcPr>
            <w:tcW w:w="794" w:type="dxa"/>
          </w:tcPr>
          <w:p w14:paraId="2A7BC85A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C1FC5C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FB4331" w14:textId="76524CB6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C15CD">
              <w:rPr>
                <w:rtl/>
              </w:rPr>
              <w:t>افزایش ساعت کار</w:t>
            </w:r>
          </w:p>
        </w:tc>
      </w:tr>
      <w:tr w:rsidR="00F0730F" w:rsidRPr="005460F2" w14:paraId="16676F26" w14:textId="77777777" w:rsidTr="00A27C4F">
        <w:trPr>
          <w:cantSplit/>
        </w:trPr>
        <w:tc>
          <w:tcPr>
            <w:tcW w:w="794" w:type="dxa"/>
          </w:tcPr>
          <w:p w14:paraId="4D182665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85D5D9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69A18D" w14:textId="4E55E7B7" w:rsidR="00F0730F" w:rsidRPr="00F0730F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0730F">
              <w:rPr>
                <w:color w:val="EE0000"/>
                <w:rtl/>
              </w:rPr>
              <w:t xml:space="preserve"> مشارکت کارگران در تصمیم‌گیری</w:t>
            </w:r>
          </w:p>
        </w:tc>
      </w:tr>
      <w:tr w:rsidR="00F0730F" w:rsidRPr="005460F2" w14:paraId="0157A6EE" w14:textId="77777777" w:rsidTr="00A27C4F">
        <w:trPr>
          <w:cantSplit/>
        </w:trPr>
        <w:tc>
          <w:tcPr>
            <w:tcW w:w="794" w:type="dxa"/>
          </w:tcPr>
          <w:p w14:paraId="191FBEE0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EA6872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8B5CBC9" w14:textId="50A72C39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C15CD">
              <w:rPr>
                <w:rtl/>
              </w:rPr>
              <w:t xml:space="preserve"> کاهش دستمزد</w:t>
            </w:r>
          </w:p>
        </w:tc>
      </w:tr>
      <w:tr w:rsidR="00F0730F" w:rsidRPr="005460F2" w14:paraId="35260807" w14:textId="77777777" w:rsidTr="00A27C4F">
        <w:trPr>
          <w:cantSplit/>
        </w:trPr>
        <w:tc>
          <w:tcPr>
            <w:tcW w:w="794" w:type="dxa"/>
          </w:tcPr>
          <w:p w14:paraId="1AABA1D3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6BD952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7CF093" w14:textId="38587141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C15CD">
              <w:rPr>
                <w:rtl/>
              </w:rPr>
              <w:t xml:space="preserve"> حذف مرخصی</w:t>
            </w:r>
          </w:p>
        </w:tc>
      </w:tr>
      <w:tr w:rsidR="000B5862" w:rsidRPr="005460F2" w14:paraId="25D378DF" w14:textId="77777777" w:rsidTr="00A27C4F">
        <w:trPr>
          <w:cantSplit/>
        </w:trPr>
        <w:tc>
          <w:tcPr>
            <w:tcW w:w="794" w:type="dxa"/>
          </w:tcPr>
          <w:p w14:paraId="0F0EB91B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2DFFC01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18F06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33454DE9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04C27384" w14:textId="77777777" w:rsidTr="00A27C4F">
        <w:trPr>
          <w:cantSplit/>
        </w:trPr>
        <w:tc>
          <w:tcPr>
            <w:tcW w:w="794" w:type="dxa"/>
          </w:tcPr>
          <w:p w14:paraId="45738349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B805178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742A485C" w14:textId="77777777" w:rsidTr="00A27C4F">
        <w:trPr>
          <w:cantSplit/>
        </w:trPr>
        <w:tc>
          <w:tcPr>
            <w:tcW w:w="794" w:type="dxa"/>
            <w:vAlign w:val="center"/>
          </w:tcPr>
          <w:p w14:paraId="32D63970" w14:textId="3D7044AD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665726" w14:textId="336C1F5F" w:rsidR="000B5862" w:rsidRPr="005460F2" w:rsidRDefault="00F0730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F2C8D">
              <w:rPr>
                <w:b/>
                <w:rtl/>
              </w:rPr>
              <w:t>کدام نوع چنگش</w:t>
            </w:r>
            <w:r w:rsidRPr="007F2C8D">
              <w:rPr>
                <w:b/>
              </w:rPr>
              <w:t xml:space="preserve"> (Grip) </w:t>
            </w:r>
            <w:r w:rsidRPr="007F2C8D">
              <w:rPr>
                <w:b/>
                <w:rtl/>
              </w:rPr>
              <w:t>برای کاهش فشار روی مچ دست مناسب‌تر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F0730F" w:rsidRPr="005460F2" w14:paraId="3224D274" w14:textId="77777777" w:rsidTr="00A27C4F">
        <w:trPr>
          <w:cantSplit/>
        </w:trPr>
        <w:tc>
          <w:tcPr>
            <w:tcW w:w="794" w:type="dxa"/>
          </w:tcPr>
          <w:p w14:paraId="1526DF6B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55D83A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B54E011" w14:textId="0A667545" w:rsidR="00F0730F" w:rsidRPr="00F0730F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0730F">
              <w:rPr>
                <w:color w:val="EE0000"/>
                <w:rtl/>
              </w:rPr>
              <w:t>چنگش قدرتی</w:t>
            </w:r>
            <w:r w:rsidRPr="00F0730F">
              <w:rPr>
                <w:color w:val="EE0000"/>
              </w:rPr>
              <w:t xml:space="preserve"> (Power Grip)</w:t>
            </w:r>
          </w:p>
        </w:tc>
      </w:tr>
      <w:tr w:rsidR="00F0730F" w:rsidRPr="005460F2" w14:paraId="4E1D8B6B" w14:textId="77777777" w:rsidTr="00A27C4F">
        <w:trPr>
          <w:cantSplit/>
        </w:trPr>
        <w:tc>
          <w:tcPr>
            <w:tcW w:w="794" w:type="dxa"/>
          </w:tcPr>
          <w:p w14:paraId="49AA83BB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8C83BD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2A6A53B" w14:textId="17AD9A75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02F17">
              <w:rPr>
                <w:rtl/>
              </w:rPr>
              <w:t xml:space="preserve"> چنگش دقیق</w:t>
            </w:r>
            <w:r w:rsidRPr="00902F17">
              <w:t xml:space="preserve"> (Precision Grip)</w:t>
            </w:r>
          </w:p>
        </w:tc>
      </w:tr>
      <w:tr w:rsidR="00F0730F" w:rsidRPr="005460F2" w14:paraId="276058BD" w14:textId="77777777" w:rsidTr="00A27C4F">
        <w:trPr>
          <w:cantSplit/>
        </w:trPr>
        <w:tc>
          <w:tcPr>
            <w:tcW w:w="794" w:type="dxa"/>
          </w:tcPr>
          <w:p w14:paraId="5E7A708C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3C9230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0C1016C" w14:textId="7A0B2B6E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02F17">
              <w:rPr>
                <w:rtl/>
              </w:rPr>
              <w:t xml:space="preserve"> چنگش نوک انگشتی</w:t>
            </w:r>
            <w:r w:rsidRPr="00902F17">
              <w:t xml:space="preserve"> (Pinch Grip)</w:t>
            </w:r>
          </w:p>
        </w:tc>
      </w:tr>
      <w:tr w:rsidR="00F0730F" w:rsidRPr="005460F2" w14:paraId="07238988" w14:textId="77777777" w:rsidTr="00A27C4F">
        <w:trPr>
          <w:cantSplit/>
        </w:trPr>
        <w:tc>
          <w:tcPr>
            <w:tcW w:w="794" w:type="dxa"/>
          </w:tcPr>
          <w:p w14:paraId="36390F98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181841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5674DE1" w14:textId="476C47A3" w:rsidR="00F0730F" w:rsidRPr="005460F2" w:rsidRDefault="00F0730F" w:rsidP="00F0730F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02F17">
              <w:rPr>
                <w:rtl/>
              </w:rPr>
              <w:t>چنگش بدون دسته</w:t>
            </w:r>
          </w:p>
        </w:tc>
      </w:tr>
      <w:tr w:rsidR="000B5862" w:rsidRPr="005460F2" w14:paraId="37F22DBA" w14:textId="77777777" w:rsidTr="00A27C4F">
        <w:trPr>
          <w:cantSplit/>
        </w:trPr>
        <w:tc>
          <w:tcPr>
            <w:tcW w:w="794" w:type="dxa"/>
          </w:tcPr>
          <w:p w14:paraId="795FE33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E9DD49B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1D9A3F3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0519117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3BF72CAF" w14:textId="77777777" w:rsidTr="00A27C4F">
        <w:trPr>
          <w:cantSplit/>
        </w:trPr>
        <w:tc>
          <w:tcPr>
            <w:tcW w:w="794" w:type="dxa"/>
          </w:tcPr>
          <w:p w14:paraId="7BB8549B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92B358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60A3D312" w14:textId="77777777" w:rsidTr="00A27C4F">
        <w:trPr>
          <w:cantSplit/>
        </w:trPr>
        <w:tc>
          <w:tcPr>
            <w:tcW w:w="794" w:type="dxa"/>
            <w:vAlign w:val="center"/>
          </w:tcPr>
          <w:p w14:paraId="1479F6C4" w14:textId="42BD52C0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FC71BB" w14:textId="5F2102B0" w:rsidR="000B5862" w:rsidRPr="005460F2" w:rsidRDefault="00F0730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F2C8D">
              <w:rPr>
                <w:b/>
                <w:rtl/>
              </w:rPr>
              <w:t>ارتعاش زیاد در ابزارهای دستی می‌تواند منجر به کدام مشکل شود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F0730F" w:rsidRPr="005460F2" w14:paraId="24ABB6C9" w14:textId="77777777" w:rsidTr="00A27C4F">
        <w:trPr>
          <w:cantSplit/>
        </w:trPr>
        <w:tc>
          <w:tcPr>
            <w:tcW w:w="794" w:type="dxa"/>
          </w:tcPr>
          <w:p w14:paraId="07E545F7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B9C1D7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E4E15EB" w14:textId="3CD9AF00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E72D4">
              <w:rPr>
                <w:rtl/>
              </w:rPr>
              <w:t>افزایش تمرکز</w:t>
            </w:r>
          </w:p>
        </w:tc>
      </w:tr>
      <w:tr w:rsidR="00F0730F" w:rsidRPr="005460F2" w14:paraId="1FCC068B" w14:textId="77777777" w:rsidTr="00A27C4F">
        <w:trPr>
          <w:cantSplit/>
        </w:trPr>
        <w:tc>
          <w:tcPr>
            <w:tcW w:w="794" w:type="dxa"/>
          </w:tcPr>
          <w:p w14:paraId="6A900267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B90AE7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2E3FF76" w14:textId="061B662D" w:rsidR="00F0730F" w:rsidRPr="00F0730F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0730F">
              <w:rPr>
                <w:color w:val="EE0000"/>
                <w:rtl/>
              </w:rPr>
              <w:t xml:space="preserve"> سندرم لرزش دست-بازو</w:t>
            </w:r>
            <w:r w:rsidRPr="00F0730F">
              <w:rPr>
                <w:color w:val="EE0000"/>
              </w:rPr>
              <w:t xml:space="preserve"> (HAVS)</w:t>
            </w:r>
          </w:p>
        </w:tc>
      </w:tr>
      <w:tr w:rsidR="00F0730F" w:rsidRPr="005460F2" w14:paraId="2D1B6951" w14:textId="77777777" w:rsidTr="00A27C4F">
        <w:trPr>
          <w:cantSplit/>
        </w:trPr>
        <w:tc>
          <w:tcPr>
            <w:tcW w:w="794" w:type="dxa"/>
          </w:tcPr>
          <w:p w14:paraId="7123D092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055539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A319A4" w14:textId="642B7149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E72D4">
              <w:rPr>
                <w:rtl/>
              </w:rPr>
              <w:t xml:space="preserve"> بهبود گردش خون</w:t>
            </w:r>
          </w:p>
        </w:tc>
      </w:tr>
      <w:tr w:rsidR="00F0730F" w:rsidRPr="005460F2" w14:paraId="63A90070" w14:textId="77777777" w:rsidTr="00A27C4F">
        <w:trPr>
          <w:cantSplit/>
        </w:trPr>
        <w:tc>
          <w:tcPr>
            <w:tcW w:w="794" w:type="dxa"/>
          </w:tcPr>
          <w:p w14:paraId="0FA41FDF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676084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EE6BC3" w14:textId="73315A90" w:rsidR="00F0730F" w:rsidRPr="005460F2" w:rsidRDefault="00F0730F" w:rsidP="00F0730F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 w:rsidRPr="00CE72D4">
              <w:rPr>
                <w:rtl/>
              </w:rPr>
              <w:t>کاهش خستگی</w:t>
            </w:r>
          </w:p>
        </w:tc>
      </w:tr>
      <w:tr w:rsidR="000B5862" w:rsidRPr="005460F2" w14:paraId="296D9BF2" w14:textId="77777777" w:rsidTr="00A27C4F">
        <w:trPr>
          <w:cantSplit/>
        </w:trPr>
        <w:tc>
          <w:tcPr>
            <w:tcW w:w="794" w:type="dxa"/>
          </w:tcPr>
          <w:p w14:paraId="6582B867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E940F3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AFEA3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2CCAEAC9" w14:textId="77777777" w:rsidTr="00A27C4F">
        <w:trPr>
          <w:cantSplit/>
        </w:trPr>
        <w:tc>
          <w:tcPr>
            <w:tcW w:w="794" w:type="dxa"/>
          </w:tcPr>
          <w:p w14:paraId="6C76D2EA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86507F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2F9F3218" w14:textId="77777777" w:rsidTr="00A27C4F">
        <w:trPr>
          <w:cantSplit/>
        </w:trPr>
        <w:tc>
          <w:tcPr>
            <w:tcW w:w="794" w:type="dxa"/>
            <w:vAlign w:val="center"/>
          </w:tcPr>
          <w:p w14:paraId="7F9DE1E7" w14:textId="143E3FDB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F066A8" w14:textId="04A1EAD6" w:rsidR="000B5862" w:rsidRPr="005460F2" w:rsidRDefault="00F0730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F2C8D">
              <w:rPr>
                <w:b/>
                <w:rtl/>
              </w:rPr>
              <w:t>برای کاهش فشار روی مچ دست هنگام استفاده از پیچ‌گوشتی، زاویه دسته باید چگونه باشد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F0730F" w:rsidRPr="005460F2" w14:paraId="0F022BAB" w14:textId="77777777" w:rsidTr="00A27C4F">
        <w:trPr>
          <w:cantSplit/>
        </w:trPr>
        <w:tc>
          <w:tcPr>
            <w:tcW w:w="794" w:type="dxa"/>
          </w:tcPr>
          <w:p w14:paraId="09518E40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CAE453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AA60B09" w14:textId="640755E1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16BD0">
              <w:rPr>
                <w:rtl/>
              </w:rPr>
              <w:t>90 درجه</w:t>
            </w:r>
          </w:p>
        </w:tc>
      </w:tr>
      <w:tr w:rsidR="00F0730F" w:rsidRPr="005460F2" w14:paraId="7AC021D2" w14:textId="77777777" w:rsidTr="00A27C4F">
        <w:trPr>
          <w:cantSplit/>
        </w:trPr>
        <w:tc>
          <w:tcPr>
            <w:tcW w:w="794" w:type="dxa"/>
          </w:tcPr>
          <w:p w14:paraId="6151F8F7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C8FE43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CF24B5" w14:textId="0876975F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16BD0">
              <w:rPr>
                <w:rtl/>
              </w:rPr>
              <w:t xml:space="preserve"> 180 درجه</w:t>
            </w:r>
          </w:p>
        </w:tc>
      </w:tr>
      <w:tr w:rsidR="00F0730F" w:rsidRPr="005460F2" w14:paraId="593AB592" w14:textId="77777777" w:rsidTr="00A27C4F">
        <w:trPr>
          <w:cantSplit/>
        </w:trPr>
        <w:tc>
          <w:tcPr>
            <w:tcW w:w="794" w:type="dxa"/>
          </w:tcPr>
          <w:p w14:paraId="37DE6EF9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541FB2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50D652" w14:textId="4899C9F0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16BD0">
              <w:rPr>
                <w:rtl/>
              </w:rPr>
              <w:t xml:space="preserve"> 0 درجه (صاف</w:t>
            </w:r>
            <w:r w:rsidRPr="00E16BD0">
              <w:rPr>
                <w:rFonts w:hint="cs"/>
                <w:rtl/>
              </w:rPr>
              <w:t>)</w:t>
            </w:r>
          </w:p>
        </w:tc>
      </w:tr>
      <w:tr w:rsidR="00F0730F" w:rsidRPr="005460F2" w14:paraId="0D5F9D2C" w14:textId="77777777" w:rsidTr="00A27C4F">
        <w:trPr>
          <w:cantSplit/>
        </w:trPr>
        <w:tc>
          <w:tcPr>
            <w:tcW w:w="794" w:type="dxa"/>
          </w:tcPr>
          <w:p w14:paraId="3C547B34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075994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043486" w14:textId="57DA77C3" w:rsidR="00F0730F" w:rsidRPr="00F0730F" w:rsidRDefault="00F0730F" w:rsidP="00F0730F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0730F">
              <w:rPr>
                <w:color w:val="EE0000"/>
                <w:rtl/>
              </w:rPr>
              <w:t>45 درجه</w:t>
            </w:r>
          </w:p>
        </w:tc>
      </w:tr>
      <w:tr w:rsidR="000B5862" w:rsidRPr="005460F2" w14:paraId="08E42FD5" w14:textId="77777777" w:rsidTr="00A27C4F">
        <w:trPr>
          <w:cantSplit/>
        </w:trPr>
        <w:tc>
          <w:tcPr>
            <w:tcW w:w="794" w:type="dxa"/>
          </w:tcPr>
          <w:p w14:paraId="281D6612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E18627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73A467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39CC4204" w14:textId="77777777" w:rsidTr="00A27C4F">
        <w:trPr>
          <w:cantSplit/>
        </w:trPr>
        <w:tc>
          <w:tcPr>
            <w:tcW w:w="794" w:type="dxa"/>
          </w:tcPr>
          <w:p w14:paraId="5E9D3942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AA8C11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2409A5C1" w14:textId="77777777" w:rsidTr="00A27C4F">
        <w:trPr>
          <w:cantSplit/>
        </w:trPr>
        <w:tc>
          <w:tcPr>
            <w:tcW w:w="794" w:type="dxa"/>
            <w:vAlign w:val="center"/>
          </w:tcPr>
          <w:p w14:paraId="6C0D651F" w14:textId="1BE1EE4F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ED5603" w14:textId="0284DD45" w:rsidR="000B5862" w:rsidRPr="005460F2" w:rsidRDefault="00F0730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F2C8D">
              <w:rPr>
                <w:b/>
                <w:rtl/>
              </w:rPr>
              <w:t>کدام یک از ابزارهای زیر برای کاهش خطر سندرم تونل کارپال</w:t>
            </w:r>
            <w:r w:rsidRPr="007F2C8D">
              <w:rPr>
                <w:b/>
              </w:rPr>
              <w:t xml:space="preserve"> (CTS) </w:t>
            </w:r>
            <w:r w:rsidRPr="007F2C8D">
              <w:rPr>
                <w:b/>
                <w:rtl/>
              </w:rPr>
              <w:t>طراحی شده است؟</w:t>
            </w:r>
          </w:p>
        </w:tc>
      </w:tr>
      <w:tr w:rsidR="00F0730F" w:rsidRPr="005460F2" w14:paraId="4CB1AB1A" w14:textId="77777777" w:rsidTr="00A27C4F">
        <w:trPr>
          <w:cantSplit/>
        </w:trPr>
        <w:tc>
          <w:tcPr>
            <w:tcW w:w="794" w:type="dxa"/>
          </w:tcPr>
          <w:p w14:paraId="2128AFD6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EE6C9A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5C90AD7" w14:textId="1F8AAD37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D27A1">
              <w:rPr>
                <w:rtl/>
              </w:rPr>
              <w:t>چکش با دسته صاف</w:t>
            </w:r>
          </w:p>
        </w:tc>
      </w:tr>
      <w:tr w:rsidR="00F0730F" w:rsidRPr="005460F2" w14:paraId="55EB4FBA" w14:textId="77777777" w:rsidTr="00A27C4F">
        <w:trPr>
          <w:cantSplit/>
        </w:trPr>
        <w:tc>
          <w:tcPr>
            <w:tcW w:w="794" w:type="dxa"/>
          </w:tcPr>
          <w:p w14:paraId="56FDEBD8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4DB0C8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83D766" w14:textId="2623DBD7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D27A1">
              <w:rPr>
                <w:rtl/>
              </w:rPr>
              <w:t xml:space="preserve"> انبردست با دسته لاستیکی نرم</w:t>
            </w:r>
          </w:p>
        </w:tc>
      </w:tr>
      <w:tr w:rsidR="00F0730F" w:rsidRPr="005460F2" w14:paraId="3BF1337A" w14:textId="77777777" w:rsidTr="00A27C4F">
        <w:trPr>
          <w:cantSplit/>
        </w:trPr>
        <w:tc>
          <w:tcPr>
            <w:tcW w:w="794" w:type="dxa"/>
          </w:tcPr>
          <w:p w14:paraId="3F5E6D16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8BA8A8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D1E955" w14:textId="48B59E2C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D27A1">
              <w:rPr>
                <w:rtl/>
              </w:rPr>
              <w:t xml:space="preserve"> پیچ‌گوشتی با دسته ارگونومیک</w:t>
            </w:r>
          </w:p>
        </w:tc>
      </w:tr>
      <w:tr w:rsidR="00F0730F" w:rsidRPr="005460F2" w14:paraId="59308D53" w14:textId="77777777" w:rsidTr="00A27C4F">
        <w:trPr>
          <w:cantSplit/>
        </w:trPr>
        <w:tc>
          <w:tcPr>
            <w:tcW w:w="794" w:type="dxa"/>
          </w:tcPr>
          <w:p w14:paraId="2F50A1BE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59C85F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68AFE3" w14:textId="62A346ED" w:rsidR="00F0730F" w:rsidRPr="00F0730F" w:rsidRDefault="00F0730F" w:rsidP="00F0730F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0730F">
              <w:rPr>
                <w:color w:val="EE0000"/>
                <w:rtl/>
              </w:rPr>
              <w:t>همه موارد</w:t>
            </w:r>
            <w:r w:rsidRPr="00F0730F">
              <w:rPr>
                <w:color w:val="EE0000"/>
              </w:rPr>
              <w:br/>
            </w:r>
          </w:p>
        </w:tc>
      </w:tr>
      <w:tr w:rsidR="000B5862" w:rsidRPr="005460F2" w14:paraId="496B8DF5" w14:textId="77777777" w:rsidTr="00A27C4F">
        <w:trPr>
          <w:cantSplit/>
        </w:trPr>
        <w:tc>
          <w:tcPr>
            <w:tcW w:w="794" w:type="dxa"/>
          </w:tcPr>
          <w:p w14:paraId="36AA9EA4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94CC39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CA770C0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18D3E13A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3A65B5FF" w14:textId="77777777" w:rsidTr="00A27C4F">
        <w:trPr>
          <w:cantSplit/>
        </w:trPr>
        <w:tc>
          <w:tcPr>
            <w:tcW w:w="794" w:type="dxa"/>
          </w:tcPr>
          <w:p w14:paraId="52F18EDE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802B1A5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5B67FBE0" w14:textId="77777777" w:rsidTr="00A27C4F">
        <w:trPr>
          <w:cantSplit/>
        </w:trPr>
        <w:tc>
          <w:tcPr>
            <w:tcW w:w="794" w:type="dxa"/>
            <w:vAlign w:val="center"/>
          </w:tcPr>
          <w:p w14:paraId="6B03D42C" w14:textId="6B2F8A94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CEF8257" w14:textId="671E5D90" w:rsidR="000B5862" w:rsidRPr="005460F2" w:rsidRDefault="00F0730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F2C8D">
              <w:rPr>
                <w:b/>
                <w:rtl/>
              </w:rPr>
              <w:t>ارتفاع مناسب میز کار برای کارهای ایستاده چقدر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F0730F" w:rsidRPr="005460F2" w14:paraId="21F45176" w14:textId="77777777" w:rsidTr="00A27C4F">
        <w:trPr>
          <w:cantSplit/>
        </w:trPr>
        <w:tc>
          <w:tcPr>
            <w:tcW w:w="794" w:type="dxa"/>
          </w:tcPr>
          <w:p w14:paraId="3F36AA06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25865E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A083FD" w14:textId="7AA8DF22" w:rsidR="00F0730F" w:rsidRPr="00F0730F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0730F">
              <w:rPr>
                <w:color w:val="EE0000"/>
                <w:rtl/>
              </w:rPr>
              <w:t>همسطح با آرنج در حالت ایستاده</w:t>
            </w:r>
          </w:p>
        </w:tc>
      </w:tr>
      <w:tr w:rsidR="00F0730F" w:rsidRPr="005460F2" w14:paraId="2B6D53B2" w14:textId="77777777" w:rsidTr="00A27C4F">
        <w:trPr>
          <w:cantSplit/>
        </w:trPr>
        <w:tc>
          <w:tcPr>
            <w:tcW w:w="794" w:type="dxa"/>
          </w:tcPr>
          <w:p w14:paraId="34E5D976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D4432E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222836" w14:textId="3B850FB7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37F9D">
              <w:rPr>
                <w:rtl/>
              </w:rPr>
              <w:t xml:space="preserve"> 20 سانتیمتر پایین‌تر از آرنج</w:t>
            </w:r>
          </w:p>
        </w:tc>
      </w:tr>
      <w:tr w:rsidR="00F0730F" w:rsidRPr="005460F2" w14:paraId="750A883E" w14:textId="77777777" w:rsidTr="00A27C4F">
        <w:trPr>
          <w:cantSplit/>
        </w:trPr>
        <w:tc>
          <w:tcPr>
            <w:tcW w:w="794" w:type="dxa"/>
          </w:tcPr>
          <w:p w14:paraId="1C30905C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1ED1D9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651CB1" w14:textId="7AB8BCC3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37F9D">
              <w:rPr>
                <w:rtl/>
              </w:rPr>
              <w:t xml:space="preserve"> 50 سانتیمتر بالاتر از آرنج</w:t>
            </w:r>
          </w:p>
        </w:tc>
      </w:tr>
      <w:tr w:rsidR="00F0730F" w:rsidRPr="005460F2" w14:paraId="66B448AE" w14:textId="77777777" w:rsidTr="00A27C4F">
        <w:trPr>
          <w:cantSplit/>
        </w:trPr>
        <w:tc>
          <w:tcPr>
            <w:tcW w:w="794" w:type="dxa"/>
          </w:tcPr>
          <w:p w14:paraId="3019997A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21A6F9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30F8D80" w14:textId="1C2E8A84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37F9D">
              <w:rPr>
                <w:rtl/>
              </w:rPr>
              <w:t xml:space="preserve"> بدون اهمیت</w:t>
            </w:r>
          </w:p>
        </w:tc>
      </w:tr>
      <w:tr w:rsidR="000B5862" w:rsidRPr="005460F2" w14:paraId="5CAA2E2B" w14:textId="77777777" w:rsidTr="00A27C4F">
        <w:trPr>
          <w:cantSplit/>
        </w:trPr>
        <w:tc>
          <w:tcPr>
            <w:tcW w:w="794" w:type="dxa"/>
          </w:tcPr>
          <w:p w14:paraId="2D552B9B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769E78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BC72C0B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097FF36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14E7BF20" w14:textId="77777777" w:rsidTr="00A27C4F">
        <w:trPr>
          <w:cantSplit/>
        </w:trPr>
        <w:tc>
          <w:tcPr>
            <w:tcW w:w="794" w:type="dxa"/>
          </w:tcPr>
          <w:p w14:paraId="30583C54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40F2ABF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7D477E46" w14:textId="77777777" w:rsidTr="00A27C4F">
        <w:trPr>
          <w:cantSplit/>
        </w:trPr>
        <w:tc>
          <w:tcPr>
            <w:tcW w:w="794" w:type="dxa"/>
            <w:vAlign w:val="center"/>
          </w:tcPr>
          <w:p w14:paraId="199BEB05" w14:textId="57021371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93E1BB" w14:textId="74B752B3" w:rsidR="000B5862" w:rsidRPr="005460F2" w:rsidRDefault="00F0730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F2C8D">
              <w:rPr>
                <w:b/>
                <w:rtl/>
              </w:rPr>
              <w:t>کدام یک از موارد زیر در طراحی ایستگاه کار نشسته مهم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F0730F" w:rsidRPr="005460F2" w14:paraId="282EF90F" w14:textId="77777777" w:rsidTr="00A27C4F">
        <w:trPr>
          <w:cantSplit/>
        </w:trPr>
        <w:tc>
          <w:tcPr>
            <w:tcW w:w="794" w:type="dxa"/>
          </w:tcPr>
          <w:p w14:paraId="3AC43E3D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9478EA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BEF58CF" w14:textId="2FA12827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73125">
              <w:rPr>
                <w:rtl/>
              </w:rPr>
              <w:t>صندلی بدون پشتی</w:t>
            </w:r>
          </w:p>
        </w:tc>
      </w:tr>
      <w:tr w:rsidR="00F0730F" w:rsidRPr="005460F2" w14:paraId="61E12596" w14:textId="77777777" w:rsidTr="00A27C4F">
        <w:trPr>
          <w:cantSplit/>
        </w:trPr>
        <w:tc>
          <w:tcPr>
            <w:tcW w:w="794" w:type="dxa"/>
          </w:tcPr>
          <w:p w14:paraId="2D1571AB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B66FF5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F1E4BE" w14:textId="548E1BF6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 w:rsidRPr="00273125">
              <w:rPr>
                <w:rtl/>
              </w:rPr>
              <w:t xml:space="preserve"> میز ثابت بدون تنظیم ارتفاع</w:t>
            </w:r>
          </w:p>
        </w:tc>
      </w:tr>
      <w:tr w:rsidR="00F0730F" w:rsidRPr="005460F2" w14:paraId="3139A6DA" w14:textId="77777777" w:rsidTr="00A27C4F">
        <w:trPr>
          <w:cantSplit/>
        </w:trPr>
        <w:tc>
          <w:tcPr>
            <w:tcW w:w="794" w:type="dxa"/>
          </w:tcPr>
          <w:p w14:paraId="156BE029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833140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2055278" w14:textId="6AD38441" w:rsidR="00F0730F" w:rsidRPr="00F0730F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0730F">
              <w:rPr>
                <w:color w:val="EE0000"/>
                <w:rtl/>
              </w:rPr>
              <w:t xml:space="preserve"> پشتی صندلی با حمایت از گودی کمر</w:t>
            </w:r>
          </w:p>
        </w:tc>
      </w:tr>
      <w:tr w:rsidR="00F0730F" w:rsidRPr="005460F2" w14:paraId="1D186ADA" w14:textId="77777777" w:rsidTr="00A27C4F">
        <w:trPr>
          <w:cantSplit/>
        </w:trPr>
        <w:tc>
          <w:tcPr>
            <w:tcW w:w="794" w:type="dxa"/>
          </w:tcPr>
          <w:p w14:paraId="0BC2CA32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D3A134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3DC14D8" w14:textId="4F85B44A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73125">
              <w:rPr>
                <w:rtl/>
              </w:rPr>
              <w:t xml:space="preserve"> نبود فضای کافی برای پاها</w:t>
            </w:r>
          </w:p>
        </w:tc>
      </w:tr>
      <w:tr w:rsidR="000B5862" w:rsidRPr="005460F2" w14:paraId="316D61E6" w14:textId="77777777" w:rsidTr="00A27C4F">
        <w:trPr>
          <w:cantSplit/>
        </w:trPr>
        <w:tc>
          <w:tcPr>
            <w:tcW w:w="794" w:type="dxa"/>
          </w:tcPr>
          <w:p w14:paraId="4CC7F281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AF1961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D63950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121FABDA" w14:textId="77777777" w:rsidTr="00A27C4F">
        <w:trPr>
          <w:cantSplit/>
        </w:trPr>
        <w:tc>
          <w:tcPr>
            <w:tcW w:w="794" w:type="dxa"/>
          </w:tcPr>
          <w:p w14:paraId="7F3D7349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7CB459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0D4AEA6E" w14:textId="77777777" w:rsidTr="00A27C4F">
        <w:trPr>
          <w:cantSplit/>
        </w:trPr>
        <w:tc>
          <w:tcPr>
            <w:tcW w:w="794" w:type="dxa"/>
            <w:vAlign w:val="center"/>
          </w:tcPr>
          <w:p w14:paraId="641084DD" w14:textId="25CE8CCE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8C5F4BD" w14:textId="246F5794" w:rsidR="000B5862" w:rsidRPr="005460F2" w:rsidRDefault="00F0730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F2C8D">
              <w:rPr>
                <w:b/>
                <w:rtl/>
              </w:rPr>
              <w:t>برای جلوگیری از خستگی در کارهای ایستاده، کدام راهکار مناسب است؟</w:t>
            </w:r>
          </w:p>
        </w:tc>
      </w:tr>
      <w:tr w:rsidR="00F0730F" w:rsidRPr="005460F2" w14:paraId="59AF1CDE" w14:textId="77777777" w:rsidTr="00A27C4F">
        <w:trPr>
          <w:cantSplit/>
        </w:trPr>
        <w:tc>
          <w:tcPr>
            <w:tcW w:w="794" w:type="dxa"/>
          </w:tcPr>
          <w:p w14:paraId="0E10236E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2BDF8C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A2BB442" w14:textId="2DF00120" w:rsidR="00F0730F" w:rsidRPr="00F0730F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0730F">
              <w:rPr>
                <w:color w:val="EE0000"/>
                <w:rtl/>
              </w:rPr>
              <w:t>استفاده از زیرپایی</w:t>
            </w:r>
          </w:p>
        </w:tc>
      </w:tr>
      <w:tr w:rsidR="00F0730F" w:rsidRPr="005460F2" w14:paraId="54127B1F" w14:textId="77777777" w:rsidTr="00A27C4F">
        <w:trPr>
          <w:cantSplit/>
        </w:trPr>
        <w:tc>
          <w:tcPr>
            <w:tcW w:w="794" w:type="dxa"/>
          </w:tcPr>
          <w:p w14:paraId="2DF36922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151A2F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9A7F4D" w14:textId="6B67E983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4607E">
              <w:rPr>
                <w:rtl/>
              </w:rPr>
              <w:t xml:space="preserve"> ایستادن ثابت بدون حرکت</w:t>
            </w:r>
          </w:p>
        </w:tc>
      </w:tr>
      <w:tr w:rsidR="00F0730F" w:rsidRPr="005460F2" w14:paraId="6FAED0F2" w14:textId="77777777" w:rsidTr="00A27C4F">
        <w:trPr>
          <w:cantSplit/>
        </w:trPr>
        <w:tc>
          <w:tcPr>
            <w:tcW w:w="794" w:type="dxa"/>
          </w:tcPr>
          <w:p w14:paraId="640A3F68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2F6F3D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CB7E08" w14:textId="0C762BF9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4607E">
              <w:rPr>
                <w:rtl/>
              </w:rPr>
              <w:t xml:space="preserve"> نبود استراحت بین کار</w:t>
            </w:r>
          </w:p>
        </w:tc>
      </w:tr>
      <w:tr w:rsidR="00F0730F" w:rsidRPr="005460F2" w14:paraId="01B1D890" w14:textId="77777777" w:rsidTr="00A27C4F">
        <w:trPr>
          <w:cantSplit/>
        </w:trPr>
        <w:tc>
          <w:tcPr>
            <w:tcW w:w="794" w:type="dxa"/>
          </w:tcPr>
          <w:p w14:paraId="2092BE2A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961A9D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187CC34" w14:textId="2C8199CB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4607E">
              <w:rPr>
                <w:rtl/>
              </w:rPr>
              <w:t xml:space="preserve"> کفش‌های نامناسب</w:t>
            </w:r>
          </w:p>
        </w:tc>
      </w:tr>
      <w:tr w:rsidR="000B5862" w:rsidRPr="005460F2" w14:paraId="626B38A0" w14:textId="77777777" w:rsidTr="00A27C4F">
        <w:trPr>
          <w:cantSplit/>
        </w:trPr>
        <w:tc>
          <w:tcPr>
            <w:tcW w:w="794" w:type="dxa"/>
          </w:tcPr>
          <w:p w14:paraId="1ECDAE8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3AE57CD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88A5DCE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26A7A62E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3DF5945C" w14:textId="77777777" w:rsidTr="00A27C4F">
        <w:trPr>
          <w:cantSplit/>
        </w:trPr>
        <w:tc>
          <w:tcPr>
            <w:tcW w:w="794" w:type="dxa"/>
          </w:tcPr>
          <w:p w14:paraId="008D1EF2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E8CC62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157A99DA" w14:textId="77777777" w:rsidTr="00A27C4F">
        <w:trPr>
          <w:cantSplit/>
        </w:trPr>
        <w:tc>
          <w:tcPr>
            <w:tcW w:w="794" w:type="dxa"/>
            <w:vAlign w:val="center"/>
          </w:tcPr>
          <w:p w14:paraId="11495AAD" w14:textId="62AF05B9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6285CBD" w14:textId="71DEC5D0" w:rsidR="000B5862" w:rsidRPr="005460F2" w:rsidRDefault="00F0730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F2C8D">
              <w:rPr>
                <w:b/>
                <w:rtl/>
              </w:rPr>
              <w:t>در کار با کامپیوتر، فاصله مناسب چشم تا مانیتور چقدر باید باشد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F0730F" w:rsidRPr="005460F2" w14:paraId="441573D7" w14:textId="77777777" w:rsidTr="00A27C4F">
        <w:trPr>
          <w:cantSplit/>
        </w:trPr>
        <w:tc>
          <w:tcPr>
            <w:tcW w:w="794" w:type="dxa"/>
          </w:tcPr>
          <w:p w14:paraId="1B6CF5D9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203B68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93D9BF" w14:textId="4A2B7BD2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9424B">
              <w:rPr>
                <w:rtl/>
              </w:rPr>
              <w:t>20 سانتیمتر</w:t>
            </w:r>
          </w:p>
        </w:tc>
      </w:tr>
      <w:tr w:rsidR="00F0730F" w:rsidRPr="005460F2" w14:paraId="1F25257E" w14:textId="77777777" w:rsidTr="00A27C4F">
        <w:trPr>
          <w:cantSplit/>
        </w:trPr>
        <w:tc>
          <w:tcPr>
            <w:tcW w:w="794" w:type="dxa"/>
          </w:tcPr>
          <w:p w14:paraId="0609D7E6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AC4F66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6EC269" w14:textId="0139F751" w:rsidR="00F0730F" w:rsidRPr="00F0730F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0730F">
              <w:rPr>
                <w:color w:val="EE0000"/>
                <w:rtl/>
              </w:rPr>
              <w:t xml:space="preserve"> 50-70 سانتیمتر</w:t>
            </w:r>
          </w:p>
        </w:tc>
      </w:tr>
      <w:tr w:rsidR="00F0730F" w:rsidRPr="005460F2" w14:paraId="02D63257" w14:textId="77777777" w:rsidTr="00A27C4F">
        <w:trPr>
          <w:cantSplit/>
        </w:trPr>
        <w:tc>
          <w:tcPr>
            <w:tcW w:w="794" w:type="dxa"/>
          </w:tcPr>
          <w:p w14:paraId="6F1C031A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AFDC5B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A555B8" w14:textId="27D1919B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9424B">
              <w:rPr>
                <w:rtl/>
              </w:rPr>
              <w:t xml:space="preserve"> 100 سانتیمتر</w:t>
            </w:r>
          </w:p>
        </w:tc>
      </w:tr>
      <w:tr w:rsidR="00F0730F" w:rsidRPr="005460F2" w14:paraId="300D6A21" w14:textId="77777777" w:rsidTr="00A27C4F">
        <w:trPr>
          <w:cantSplit/>
        </w:trPr>
        <w:tc>
          <w:tcPr>
            <w:tcW w:w="794" w:type="dxa"/>
          </w:tcPr>
          <w:p w14:paraId="6E55D373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9DC42F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87C3516" w14:textId="2DCB9D1C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9424B">
              <w:rPr>
                <w:rtl/>
              </w:rPr>
              <w:t xml:space="preserve"> بدون محدودیت</w:t>
            </w:r>
          </w:p>
        </w:tc>
      </w:tr>
      <w:tr w:rsidR="000B5862" w:rsidRPr="005460F2" w14:paraId="0D736EAF" w14:textId="77777777" w:rsidTr="00A27C4F">
        <w:trPr>
          <w:cantSplit/>
        </w:trPr>
        <w:tc>
          <w:tcPr>
            <w:tcW w:w="794" w:type="dxa"/>
          </w:tcPr>
          <w:p w14:paraId="0DAD455D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4ABE4D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3EE85BA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1CA2141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5909F378" w14:textId="77777777" w:rsidTr="00A27C4F">
        <w:trPr>
          <w:cantSplit/>
        </w:trPr>
        <w:tc>
          <w:tcPr>
            <w:tcW w:w="794" w:type="dxa"/>
          </w:tcPr>
          <w:p w14:paraId="3040A77D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B662799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65F3BA9F" w14:textId="77777777" w:rsidTr="00A27C4F">
        <w:trPr>
          <w:cantSplit/>
        </w:trPr>
        <w:tc>
          <w:tcPr>
            <w:tcW w:w="794" w:type="dxa"/>
            <w:vAlign w:val="center"/>
          </w:tcPr>
          <w:p w14:paraId="6DCE2918" w14:textId="705CBAD8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0B6A25" w14:textId="02F8633B" w:rsidR="000B5862" w:rsidRPr="005460F2" w:rsidRDefault="00F0730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F2C8D">
              <w:rPr>
                <w:b/>
                <w:rtl/>
              </w:rPr>
              <w:t>کدام حالت نشستن برای کاهش فشار روی ستون فقرات صحیح است</w:t>
            </w:r>
            <w:r>
              <w:rPr>
                <w:rFonts w:hint="cs"/>
                <w:b/>
                <w:rtl/>
              </w:rPr>
              <w:t>؟</w:t>
            </w:r>
          </w:p>
        </w:tc>
      </w:tr>
      <w:tr w:rsidR="00F0730F" w:rsidRPr="005460F2" w14:paraId="5D0CB08E" w14:textId="77777777" w:rsidTr="00A27C4F">
        <w:trPr>
          <w:cantSplit/>
        </w:trPr>
        <w:tc>
          <w:tcPr>
            <w:tcW w:w="794" w:type="dxa"/>
          </w:tcPr>
          <w:p w14:paraId="524B53E8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DEC592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4E4729" w14:textId="4D6ADC42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057A3">
              <w:rPr>
                <w:rtl/>
              </w:rPr>
              <w:t>خمیده به جلو</w:t>
            </w:r>
          </w:p>
        </w:tc>
      </w:tr>
      <w:tr w:rsidR="00F0730F" w:rsidRPr="005460F2" w14:paraId="3F54F933" w14:textId="77777777" w:rsidTr="00A27C4F">
        <w:trPr>
          <w:cantSplit/>
        </w:trPr>
        <w:tc>
          <w:tcPr>
            <w:tcW w:w="794" w:type="dxa"/>
          </w:tcPr>
          <w:p w14:paraId="4ADE2E6C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A7C238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6D2C824" w14:textId="1790BE20" w:rsidR="00F0730F" w:rsidRPr="00F0730F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0730F">
              <w:rPr>
                <w:color w:val="EE0000"/>
                <w:rtl/>
              </w:rPr>
              <w:t xml:space="preserve"> صاف با حمایت کمر</w:t>
            </w:r>
          </w:p>
        </w:tc>
      </w:tr>
      <w:tr w:rsidR="00F0730F" w:rsidRPr="005460F2" w14:paraId="29BAA797" w14:textId="77777777" w:rsidTr="00A27C4F">
        <w:trPr>
          <w:cantSplit/>
        </w:trPr>
        <w:tc>
          <w:tcPr>
            <w:tcW w:w="794" w:type="dxa"/>
          </w:tcPr>
          <w:p w14:paraId="39E8F77D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6B47B5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AAC7AA" w14:textId="26DA858D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057A3">
              <w:rPr>
                <w:rtl/>
              </w:rPr>
              <w:t xml:space="preserve"> نشستن روی لبه صندلی</w:t>
            </w:r>
          </w:p>
        </w:tc>
      </w:tr>
      <w:tr w:rsidR="00F0730F" w:rsidRPr="005460F2" w14:paraId="5A872CC2" w14:textId="77777777" w:rsidTr="00A27C4F">
        <w:trPr>
          <w:cantSplit/>
        </w:trPr>
        <w:tc>
          <w:tcPr>
            <w:tcW w:w="794" w:type="dxa"/>
          </w:tcPr>
          <w:p w14:paraId="78BC15BB" w14:textId="77777777" w:rsidR="00F0730F" w:rsidRPr="005460F2" w:rsidRDefault="00F0730F" w:rsidP="00F0730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9AAAE1" w14:textId="77777777" w:rsidR="00F0730F" w:rsidRPr="005460F2" w:rsidRDefault="00F0730F" w:rsidP="00F0730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9A74FE" w14:textId="28424758" w:rsidR="00F0730F" w:rsidRPr="005460F2" w:rsidRDefault="00F0730F" w:rsidP="00F0730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057A3">
              <w:rPr>
                <w:rtl/>
              </w:rPr>
              <w:t xml:space="preserve"> پاهای آویزان</w:t>
            </w:r>
          </w:p>
        </w:tc>
      </w:tr>
      <w:tr w:rsidR="000B5862" w:rsidRPr="005460F2" w14:paraId="60AA4D19" w14:textId="77777777" w:rsidTr="00A27C4F">
        <w:trPr>
          <w:cantSplit/>
        </w:trPr>
        <w:tc>
          <w:tcPr>
            <w:tcW w:w="794" w:type="dxa"/>
          </w:tcPr>
          <w:p w14:paraId="0ECCEB51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6C37EC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BF7107E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7AD8369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66EAF62C" w14:textId="77777777" w:rsidTr="00A27C4F">
        <w:trPr>
          <w:cantSplit/>
        </w:trPr>
        <w:tc>
          <w:tcPr>
            <w:tcW w:w="794" w:type="dxa"/>
          </w:tcPr>
          <w:p w14:paraId="2A8B2725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698A49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314CC3F6" w14:textId="77777777" w:rsidTr="00A27C4F">
        <w:trPr>
          <w:cantSplit/>
        </w:trPr>
        <w:tc>
          <w:tcPr>
            <w:tcW w:w="794" w:type="dxa"/>
            <w:vAlign w:val="center"/>
          </w:tcPr>
          <w:p w14:paraId="5EF2E627" w14:textId="6802FBBC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743CC9" w14:textId="53A08747" w:rsidR="000B5862" w:rsidRPr="005460F2" w:rsidRDefault="00386F9A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F2C8D">
              <w:rPr>
                <w:b/>
                <w:rtl/>
              </w:rPr>
              <w:t>ابزارهای دستی با دسته‌های لاستیکی برای چه هدفی طراحی شده‌اند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386F9A" w:rsidRPr="005460F2" w14:paraId="1D2B71E2" w14:textId="77777777" w:rsidTr="00A27C4F">
        <w:trPr>
          <w:cantSplit/>
        </w:trPr>
        <w:tc>
          <w:tcPr>
            <w:tcW w:w="794" w:type="dxa"/>
          </w:tcPr>
          <w:p w14:paraId="69067F25" w14:textId="77777777" w:rsidR="00386F9A" w:rsidRPr="005460F2" w:rsidRDefault="00386F9A" w:rsidP="00386F9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4892EC" w14:textId="77777777" w:rsidR="00386F9A" w:rsidRPr="005460F2" w:rsidRDefault="00386F9A" w:rsidP="00386F9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0393177" w14:textId="7DAEEA29" w:rsidR="00386F9A" w:rsidRPr="005460F2" w:rsidRDefault="00386F9A" w:rsidP="00386F9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B3FA9">
              <w:rPr>
                <w:rtl/>
              </w:rPr>
              <w:t>افزایش لرزش</w:t>
            </w:r>
          </w:p>
        </w:tc>
      </w:tr>
      <w:tr w:rsidR="00386F9A" w:rsidRPr="005460F2" w14:paraId="258D6D36" w14:textId="77777777" w:rsidTr="00A27C4F">
        <w:trPr>
          <w:cantSplit/>
        </w:trPr>
        <w:tc>
          <w:tcPr>
            <w:tcW w:w="794" w:type="dxa"/>
          </w:tcPr>
          <w:p w14:paraId="26BCA1CD" w14:textId="77777777" w:rsidR="00386F9A" w:rsidRPr="005460F2" w:rsidRDefault="00386F9A" w:rsidP="00386F9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97FFE1" w14:textId="77777777" w:rsidR="00386F9A" w:rsidRPr="005460F2" w:rsidRDefault="00386F9A" w:rsidP="00386F9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401C60" w14:textId="3A5A2167" w:rsidR="00386F9A" w:rsidRPr="00BE1ECE" w:rsidRDefault="00386F9A" w:rsidP="00386F9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E1ECE">
              <w:rPr>
                <w:color w:val="EE0000"/>
                <w:rtl/>
              </w:rPr>
              <w:t xml:space="preserve"> کاهش فشار روی دست</w:t>
            </w:r>
          </w:p>
        </w:tc>
      </w:tr>
      <w:tr w:rsidR="00386F9A" w:rsidRPr="005460F2" w14:paraId="55FAE73D" w14:textId="77777777" w:rsidTr="00A27C4F">
        <w:trPr>
          <w:cantSplit/>
        </w:trPr>
        <w:tc>
          <w:tcPr>
            <w:tcW w:w="794" w:type="dxa"/>
          </w:tcPr>
          <w:p w14:paraId="3DA37E65" w14:textId="77777777" w:rsidR="00386F9A" w:rsidRPr="005460F2" w:rsidRDefault="00386F9A" w:rsidP="00386F9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34B0FF" w14:textId="77777777" w:rsidR="00386F9A" w:rsidRPr="005460F2" w:rsidRDefault="00386F9A" w:rsidP="00386F9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4770B57" w14:textId="2EC045A9" w:rsidR="00386F9A" w:rsidRPr="005460F2" w:rsidRDefault="00386F9A" w:rsidP="00386F9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B3FA9">
              <w:rPr>
                <w:rtl/>
              </w:rPr>
              <w:t xml:space="preserve"> افزایش وزن ابزار</w:t>
            </w:r>
          </w:p>
        </w:tc>
      </w:tr>
      <w:tr w:rsidR="00386F9A" w:rsidRPr="005460F2" w14:paraId="22B8E363" w14:textId="77777777" w:rsidTr="00A27C4F">
        <w:trPr>
          <w:cantSplit/>
        </w:trPr>
        <w:tc>
          <w:tcPr>
            <w:tcW w:w="794" w:type="dxa"/>
          </w:tcPr>
          <w:p w14:paraId="1585F8D0" w14:textId="77777777" w:rsidR="00386F9A" w:rsidRPr="005460F2" w:rsidRDefault="00386F9A" w:rsidP="00386F9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A6FB62" w14:textId="77777777" w:rsidR="00386F9A" w:rsidRPr="005460F2" w:rsidRDefault="00386F9A" w:rsidP="00386F9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406C4CE" w14:textId="69109B17" w:rsidR="00386F9A" w:rsidRPr="005460F2" w:rsidRDefault="00386F9A" w:rsidP="00BE1ECE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B3FA9">
              <w:rPr>
                <w:rtl/>
              </w:rPr>
              <w:t>کاهش دقت کار</w:t>
            </w:r>
          </w:p>
        </w:tc>
      </w:tr>
      <w:tr w:rsidR="000B5862" w:rsidRPr="005460F2" w14:paraId="125129D7" w14:textId="77777777" w:rsidTr="00A27C4F">
        <w:trPr>
          <w:cantSplit/>
        </w:trPr>
        <w:tc>
          <w:tcPr>
            <w:tcW w:w="794" w:type="dxa"/>
          </w:tcPr>
          <w:p w14:paraId="29F80A8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B9CF4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3EA9CB9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580057E7" w14:textId="77777777" w:rsidTr="00A27C4F">
        <w:trPr>
          <w:cantSplit/>
        </w:trPr>
        <w:tc>
          <w:tcPr>
            <w:tcW w:w="794" w:type="dxa"/>
          </w:tcPr>
          <w:p w14:paraId="3A2F464C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A89246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25C8E09B" w14:textId="77777777" w:rsidTr="00A27C4F">
        <w:trPr>
          <w:cantSplit/>
        </w:trPr>
        <w:tc>
          <w:tcPr>
            <w:tcW w:w="794" w:type="dxa"/>
            <w:vAlign w:val="center"/>
          </w:tcPr>
          <w:p w14:paraId="203915E8" w14:textId="77B9D189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90A28B7" w14:textId="5E1DE9CA" w:rsidR="000B5862" w:rsidRPr="005460F2" w:rsidRDefault="00454EC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F2C8D">
              <w:rPr>
                <w:b/>
                <w:rtl/>
              </w:rPr>
              <w:t xml:space="preserve">کدام یک از عوامل زیر در ایستگاه کار کامپیوتری ارگونومیک اهمیت </w:t>
            </w:r>
            <w:r>
              <w:rPr>
                <w:rFonts w:hint="cs"/>
                <w:b/>
                <w:rtl/>
              </w:rPr>
              <w:t>کمتری دارد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454ECE" w:rsidRPr="005460F2" w14:paraId="38D503AE" w14:textId="77777777" w:rsidTr="00A27C4F">
        <w:trPr>
          <w:cantSplit/>
        </w:trPr>
        <w:tc>
          <w:tcPr>
            <w:tcW w:w="794" w:type="dxa"/>
          </w:tcPr>
          <w:p w14:paraId="265D51E8" w14:textId="77777777" w:rsidR="00454ECE" w:rsidRPr="005460F2" w:rsidRDefault="00454ECE" w:rsidP="00454EC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1C0294" w14:textId="77777777" w:rsidR="00454ECE" w:rsidRPr="005460F2" w:rsidRDefault="00454ECE" w:rsidP="00454E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E9BC4AC" w14:textId="1F433244" w:rsidR="00454ECE" w:rsidRPr="005460F2" w:rsidRDefault="00454ECE" w:rsidP="00454E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97A5B">
              <w:rPr>
                <w:rtl/>
              </w:rPr>
              <w:t>ارتفاع صندلی</w:t>
            </w:r>
          </w:p>
        </w:tc>
      </w:tr>
      <w:tr w:rsidR="00454ECE" w:rsidRPr="005460F2" w14:paraId="03C30CDF" w14:textId="77777777" w:rsidTr="00A27C4F">
        <w:trPr>
          <w:cantSplit/>
        </w:trPr>
        <w:tc>
          <w:tcPr>
            <w:tcW w:w="794" w:type="dxa"/>
          </w:tcPr>
          <w:p w14:paraId="5EFAF42A" w14:textId="77777777" w:rsidR="00454ECE" w:rsidRPr="005460F2" w:rsidRDefault="00454ECE" w:rsidP="00454EC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75D3CF" w14:textId="77777777" w:rsidR="00454ECE" w:rsidRPr="005460F2" w:rsidRDefault="00454ECE" w:rsidP="00454E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F4BA343" w14:textId="6FEC1046" w:rsidR="00454ECE" w:rsidRPr="00454ECE" w:rsidRDefault="00454ECE" w:rsidP="00454E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454ECE">
              <w:rPr>
                <w:color w:val="EE0000"/>
                <w:rtl/>
              </w:rPr>
              <w:t xml:space="preserve"> رنگ مانیتور</w:t>
            </w:r>
          </w:p>
        </w:tc>
      </w:tr>
      <w:tr w:rsidR="00454ECE" w:rsidRPr="005460F2" w14:paraId="0D521185" w14:textId="77777777" w:rsidTr="00A27C4F">
        <w:trPr>
          <w:cantSplit/>
        </w:trPr>
        <w:tc>
          <w:tcPr>
            <w:tcW w:w="794" w:type="dxa"/>
          </w:tcPr>
          <w:p w14:paraId="6CD17E15" w14:textId="77777777" w:rsidR="00454ECE" w:rsidRPr="005460F2" w:rsidRDefault="00454ECE" w:rsidP="00454EC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DED8E0" w14:textId="77777777" w:rsidR="00454ECE" w:rsidRPr="005460F2" w:rsidRDefault="00454ECE" w:rsidP="00454E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32DCEB" w14:textId="4E3948C3" w:rsidR="00454ECE" w:rsidRPr="005460F2" w:rsidRDefault="00454ECE" w:rsidP="00454E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97A5B">
              <w:rPr>
                <w:rtl/>
              </w:rPr>
              <w:t xml:space="preserve"> فاصله چشم تا مانیتور</w:t>
            </w:r>
          </w:p>
        </w:tc>
      </w:tr>
      <w:tr w:rsidR="00454ECE" w:rsidRPr="005460F2" w14:paraId="59C15F30" w14:textId="77777777" w:rsidTr="00A27C4F">
        <w:trPr>
          <w:cantSplit/>
        </w:trPr>
        <w:tc>
          <w:tcPr>
            <w:tcW w:w="794" w:type="dxa"/>
          </w:tcPr>
          <w:p w14:paraId="2076CF65" w14:textId="77777777" w:rsidR="00454ECE" w:rsidRPr="005460F2" w:rsidRDefault="00454ECE" w:rsidP="00454EC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FF1263" w14:textId="77777777" w:rsidR="00454ECE" w:rsidRPr="005460F2" w:rsidRDefault="00454ECE" w:rsidP="00454E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C711863" w14:textId="3D1AB366" w:rsidR="00454ECE" w:rsidRPr="005460F2" w:rsidRDefault="00454ECE" w:rsidP="00454ECE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97A5B">
              <w:rPr>
                <w:rtl/>
              </w:rPr>
              <w:t>وضعیت مچ دست</w:t>
            </w:r>
          </w:p>
        </w:tc>
      </w:tr>
      <w:tr w:rsidR="000B5862" w:rsidRPr="005460F2" w14:paraId="6B8F2B4E" w14:textId="77777777" w:rsidTr="00A27C4F">
        <w:trPr>
          <w:cantSplit/>
        </w:trPr>
        <w:tc>
          <w:tcPr>
            <w:tcW w:w="794" w:type="dxa"/>
          </w:tcPr>
          <w:p w14:paraId="6A6D8A61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7629232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40D3821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3B84879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115F43FF" w14:textId="77777777" w:rsidTr="00A27C4F">
        <w:trPr>
          <w:cantSplit/>
        </w:trPr>
        <w:tc>
          <w:tcPr>
            <w:tcW w:w="794" w:type="dxa"/>
          </w:tcPr>
          <w:p w14:paraId="156C0C1F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19C9CA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6CFBB893" w14:textId="77777777" w:rsidTr="00A27C4F">
        <w:trPr>
          <w:cantSplit/>
        </w:trPr>
        <w:tc>
          <w:tcPr>
            <w:tcW w:w="794" w:type="dxa"/>
            <w:vAlign w:val="center"/>
          </w:tcPr>
          <w:p w14:paraId="0EC0399F" w14:textId="6821CA73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F6F5423" w14:textId="50613133" w:rsidR="000B5862" w:rsidRPr="005460F2" w:rsidRDefault="00454EC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F2C8D">
              <w:rPr>
                <w:b/>
                <w:rtl/>
              </w:rPr>
              <w:t>برای کاهش خطر سندرم تونل کارپال در کاربران کامپیوتر، کدام اقدام مؤثر است؟</w:t>
            </w:r>
          </w:p>
        </w:tc>
      </w:tr>
      <w:tr w:rsidR="00454ECE" w:rsidRPr="005460F2" w14:paraId="1F099EBA" w14:textId="77777777" w:rsidTr="00A27C4F">
        <w:trPr>
          <w:cantSplit/>
        </w:trPr>
        <w:tc>
          <w:tcPr>
            <w:tcW w:w="794" w:type="dxa"/>
          </w:tcPr>
          <w:p w14:paraId="0FE4D4F8" w14:textId="77777777" w:rsidR="00454ECE" w:rsidRPr="005460F2" w:rsidRDefault="00454ECE" w:rsidP="00454EC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CAE16B" w14:textId="77777777" w:rsidR="00454ECE" w:rsidRPr="005460F2" w:rsidRDefault="00454ECE" w:rsidP="00454E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A36AFF7" w14:textId="4AD2EE36" w:rsidR="00454ECE" w:rsidRPr="00454ECE" w:rsidRDefault="00454ECE" w:rsidP="00454E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454ECE">
              <w:rPr>
                <w:color w:val="EE0000"/>
                <w:rtl/>
              </w:rPr>
              <w:t>استفاده از موس ارگونومیک</w:t>
            </w:r>
          </w:p>
        </w:tc>
      </w:tr>
      <w:tr w:rsidR="00454ECE" w:rsidRPr="005460F2" w14:paraId="44E67F66" w14:textId="77777777" w:rsidTr="00A27C4F">
        <w:trPr>
          <w:cantSplit/>
        </w:trPr>
        <w:tc>
          <w:tcPr>
            <w:tcW w:w="794" w:type="dxa"/>
          </w:tcPr>
          <w:p w14:paraId="4F1B131F" w14:textId="77777777" w:rsidR="00454ECE" w:rsidRPr="005460F2" w:rsidRDefault="00454ECE" w:rsidP="00454EC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B96606" w14:textId="77777777" w:rsidR="00454ECE" w:rsidRPr="005460F2" w:rsidRDefault="00454ECE" w:rsidP="00454E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F8BE53F" w14:textId="19096D01" w:rsidR="00454ECE" w:rsidRPr="005460F2" w:rsidRDefault="00454ECE" w:rsidP="00454E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01A88">
              <w:rPr>
                <w:rtl/>
              </w:rPr>
              <w:t xml:space="preserve"> افزایش سرعت تایپ</w:t>
            </w:r>
          </w:p>
        </w:tc>
      </w:tr>
      <w:tr w:rsidR="00454ECE" w:rsidRPr="005460F2" w14:paraId="255060A2" w14:textId="77777777" w:rsidTr="00A27C4F">
        <w:trPr>
          <w:cantSplit/>
        </w:trPr>
        <w:tc>
          <w:tcPr>
            <w:tcW w:w="794" w:type="dxa"/>
          </w:tcPr>
          <w:p w14:paraId="59B239E7" w14:textId="77777777" w:rsidR="00454ECE" w:rsidRPr="005460F2" w:rsidRDefault="00454ECE" w:rsidP="00454EC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64488F" w14:textId="77777777" w:rsidR="00454ECE" w:rsidRPr="005460F2" w:rsidRDefault="00454ECE" w:rsidP="00454E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340502C" w14:textId="19A77B9C" w:rsidR="00454ECE" w:rsidRPr="005460F2" w:rsidRDefault="00454ECE" w:rsidP="00454E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01A88">
              <w:rPr>
                <w:rtl/>
              </w:rPr>
              <w:t xml:space="preserve"> حذف صفحه کلید</w:t>
            </w:r>
          </w:p>
        </w:tc>
      </w:tr>
      <w:tr w:rsidR="00454ECE" w:rsidRPr="005460F2" w14:paraId="6ED5807E" w14:textId="77777777" w:rsidTr="00A27C4F">
        <w:trPr>
          <w:cantSplit/>
        </w:trPr>
        <w:tc>
          <w:tcPr>
            <w:tcW w:w="794" w:type="dxa"/>
          </w:tcPr>
          <w:p w14:paraId="1797E69E" w14:textId="77777777" w:rsidR="00454ECE" w:rsidRPr="005460F2" w:rsidRDefault="00454ECE" w:rsidP="00454EC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7704FB" w14:textId="77777777" w:rsidR="00454ECE" w:rsidRPr="005460F2" w:rsidRDefault="00454ECE" w:rsidP="00454E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06D2E6" w14:textId="493DC4A5" w:rsidR="00454ECE" w:rsidRPr="005460F2" w:rsidRDefault="00454ECE" w:rsidP="00454E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01A88">
              <w:rPr>
                <w:rtl/>
              </w:rPr>
              <w:t xml:space="preserve"> کاهش نور محیط</w:t>
            </w:r>
          </w:p>
        </w:tc>
      </w:tr>
      <w:tr w:rsidR="000B5862" w:rsidRPr="005460F2" w14:paraId="11FD93A7" w14:textId="77777777" w:rsidTr="00A27C4F">
        <w:trPr>
          <w:cantSplit/>
        </w:trPr>
        <w:tc>
          <w:tcPr>
            <w:tcW w:w="794" w:type="dxa"/>
          </w:tcPr>
          <w:p w14:paraId="0FAF51CB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3E1A180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2CE750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16C57A4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2B13FADB" w14:textId="77777777" w:rsidTr="00A27C4F">
        <w:trPr>
          <w:cantSplit/>
        </w:trPr>
        <w:tc>
          <w:tcPr>
            <w:tcW w:w="794" w:type="dxa"/>
          </w:tcPr>
          <w:p w14:paraId="6F6A35AD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9A1B3E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7F27F8B1" w14:textId="77777777" w:rsidTr="00A27C4F">
        <w:trPr>
          <w:cantSplit/>
        </w:trPr>
        <w:tc>
          <w:tcPr>
            <w:tcW w:w="794" w:type="dxa"/>
            <w:vAlign w:val="center"/>
          </w:tcPr>
          <w:p w14:paraId="388B7B86" w14:textId="2A9407AE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0EA6F5" w14:textId="29F2D7E0" w:rsidR="000B5862" w:rsidRPr="005460F2" w:rsidRDefault="00454EC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هدف اصلی طراحی ارگونومیک ابزارهای دستی چیست</w:t>
            </w:r>
            <w:r>
              <w:rPr>
                <w:rFonts w:hint="cs"/>
                <w:b/>
                <w:rtl/>
              </w:rPr>
              <w:t>؟</w:t>
            </w:r>
          </w:p>
        </w:tc>
      </w:tr>
      <w:tr w:rsidR="00454ECE" w:rsidRPr="005460F2" w14:paraId="5E92CD3C" w14:textId="77777777" w:rsidTr="00A27C4F">
        <w:trPr>
          <w:cantSplit/>
        </w:trPr>
        <w:tc>
          <w:tcPr>
            <w:tcW w:w="794" w:type="dxa"/>
          </w:tcPr>
          <w:p w14:paraId="3B7C8986" w14:textId="77777777" w:rsidR="00454ECE" w:rsidRPr="005460F2" w:rsidRDefault="00454ECE" w:rsidP="00454EC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B4B0D3" w14:textId="77777777" w:rsidR="00454ECE" w:rsidRPr="005460F2" w:rsidRDefault="00454ECE" w:rsidP="00454E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F04BA5" w14:textId="345F0D43" w:rsidR="00454ECE" w:rsidRPr="005460F2" w:rsidRDefault="00454ECE" w:rsidP="00454E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F45DA">
              <w:rPr>
                <w:rtl/>
              </w:rPr>
              <w:t>افزایش سرعت کار</w:t>
            </w:r>
          </w:p>
        </w:tc>
      </w:tr>
      <w:tr w:rsidR="00454ECE" w:rsidRPr="005460F2" w14:paraId="7B829AAC" w14:textId="77777777" w:rsidTr="00A27C4F">
        <w:trPr>
          <w:cantSplit/>
        </w:trPr>
        <w:tc>
          <w:tcPr>
            <w:tcW w:w="794" w:type="dxa"/>
          </w:tcPr>
          <w:p w14:paraId="40D85DE6" w14:textId="77777777" w:rsidR="00454ECE" w:rsidRPr="005460F2" w:rsidRDefault="00454ECE" w:rsidP="00454EC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9717FF" w14:textId="77777777" w:rsidR="00454ECE" w:rsidRPr="005460F2" w:rsidRDefault="00454ECE" w:rsidP="00454E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806A81" w14:textId="3D8C9370" w:rsidR="00454ECE" w:rsidRPr="00454ECE" w:rsidRDefault="00454ECE" w:rsidP="00454E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454ECE">
              <w:rPr>
                <w:color w:val="EE0000"/>
                <w:rtl/>
              </w:rPr>
              <w:t xml:space="preserve"> کاهش فشار روی دست و مچ</w:t>
            </w:r>
          </w:p>
        </w:tc>
      </w:tr>
      <w:tr w:rsidR="00454ECE" w:rsidRPr="005460F2" w14:paraId="3EE7A72B" w14:textId="77777777" w:rsidTr="00A27C4F">
        <w:trPr>
          <w:cantSplit/>
        </w:trPr>
        <w:tc>
          <w:tcPr>
            <w:tcW w:w="794" w:type="dxa"/>
          </w:tcPr>
          <w:p w14:paraId="5C74A115" w14:textId="77777777" w:rsidR="00454ECE" w:rsidRPr="005460F2" w:rsidRDefault="00454ECE" w:rsidP="00454EC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54925A" w14:textId="77777777" w:rsidR="00454ECE" w:rsidRPr="005460F2" w:rsidRDefault="00454ECE" w:rsidP="00454E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47F3381" w14:textId="55011032" w:rsidR="00454ECE" w:rsidRPr="005460F2" w:rsidRDefault="00454ECE" w:rsidP="00454E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F45DA">
              <w:rPr>
                <w:rtl/>
              </w:rPr>
              <w:t xml:space="preserve"> کاهش هزینه تولید</w:t>
            </w:r>
          </w:p>
        </w:tc>
      </w:tr>
      <w:tr w:rsidR="00454ECE" w:rsidRPr="005460F2" w14:paraId="2356BF3F" w14:textId="77777777" w:rsidTr="00A27C4F">
        <w:trPr>
          <w:cantSplit/>
        </w:trPr>
        <w:tc>
          <w:tcPr>
            <w:tcW w:w="794" w:type="dxa"/>
          </w:tcPr>
          <w:p w14:paraId="5804F0A7" w14:textId="77777777" w:rsidR="00454ECE" w:rsidRPr="005460F2" w:rsidRDefault="00454ECE" w:rsidP="00454EC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911886" w14:textId="77777777" w:rsidR="00454ECE" w:rsidRPr="005460F2" w:rsidRDefault="00454ECE" w:rsidP="00454EC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966AF0F" w14:textId="24D72635" w:rsidR="00454ECE" w:rsidRPr="005460F2" w:rsidRDefault="00454ECE" w:rsidP="00454EC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F45DA">
              <w:rPr>
                <w:rtl/>
              </w:rPr>
              <w:t xml:space="preserve"> افزایش وزن ابزار</w:t>
            </w:r>
          </w:p>
        </w:tc>
      </w:tr>
      <w:tr w:rsidR="000B5862" w:rsidRPr="005460F2" w14:paraId="78E1AC58" w14:textId="77777777" w:rsidTr="00A27C4F">
        <w:trPr>
          <w:cantSplit/>
        </w:trPr>
        <w:tc>
          <w:tcPr>
            <w:tcW w:w="794" w:type="dxa"/>
          </w:tcPr>
          <w:p w14:paraId="51F3A3D6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E11B51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54DB34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3874A9D1" w14:textId="77777777" w:rsidTr="00A27C4F">
        <w:trPr>
          <w:cantSplit/>
        </w:trPr>
        <w:tc>
          <w:tcPr>
            <w:tcW w:w="794" w:type="dxa"/>
          </w:tcPr>
          <w:p w14:paraId="2939E28D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CB50B06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2D733577" w14:textId="77777777" w:rsidTr="00A27C4F">
        <w:trPr>
          <w:cantSplit/>
        </w:trPr>
        <w:tc>
          <w:tcPr>
            <w:tcW w:w="794" w:type="dxa"/>
            <w:vAlign w:val="center"/>
          </w:tcPr>
          <w:p w14:paraId="6EA37916" w14:textId="205032C5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6929BF" w14:textId="24B18BF0" w:rsidR="000B5862" w:rsidRPr="005460F2" w:rsidRDefault="007742B5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کدام یک از موارد زیر از انواع چنگش</w:t>
            </w:r>
            <w:r w:rsidRPr="00AB2E6B">
              <w:rPr>
                <w:b/>
              </w:rPr>
              <w:t xml:space="preserve"> (Grip) </w:t>
            </w:r>
            <w:r w:rsidRPr="00AB2E6B">
              <w:rPr>
                <w:b/>
                <w:rtl/>
              </w:rPr>
              <w:t>در ابزارهای دستی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7742B5" w:rsidRPr="005460F2" w14:paraId="64E3E950" w14:textId="77777777" w:rsidTr="00A27C4F">
        <w:trPr>
          <w:cantSplit/>
        </w:trPr>
        <w:tc>
          <w:tcPr>
            <w:tcW w:w="794" w:type="dxa"/>
          </w:tcPr>
          <w:p w14:paraId="37D6EF19" w14:textId="77777777" w:rsidR="007742B5" w:rsidRPr="005460F2" w:rsidRDefault="007742B5" w:rsidP="007742B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9F55E4" w14:textId="77777777" w:rsidR="007742B5" w:rsidRPr="005460F2" w:rsidRDefault="007742B5" w:rsidP="007742B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AAEF46E" w14:textId="109DE568" w:rsidR="007742B5" w:rsidRPr="005460F2" w:rsidRDefault="007742B5" w:rsidP="007742B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53765">
              <w:rPr>
                <w:rtl/>
              </w:rPr>
              <w:t>چنگش قدرتی</w:t>
            </w:r>
          </w:p>
        </w:tc>
      </w:tr>
      <w:tr w:rsidR="007742B5" w:rsidRPr="005460F2" w14:paraId="5DDBA4E1" w14:textId="77777777" w:rsidTr="00A27C4F">
        <w:trPr>
          <w:cantSplit/>
        </w:trPr>
        <w:tc>
          <w:tcPr>
            <w:tcW w:w="794" w:type="dxa"/>
          </w:tcPr>
          <w:p w14:paraId="167A9B99" w14:textId="77777777" w:rsidR="007742B5" w:rsidRPr="005460F2" w:rsidRDefault="007742B5" w:rsidP="007742B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B007E2" w14:textId="77777777" w:rsidR="007742B5" w:rsidRPr="005460F2" w:rsidRDefault="007742B5" w:rsidP="007742B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2B5800" w14:textId="1476843A" w:rsidR="007742B5" w:rsidRPr="005460F2" w:rsidRDefault="007742B5" w:rsidP="007742B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53765">
              <w:rPr>
                <w:rtl/>
              </w:rPr>
              <w:t xml:space="preserve"> چنگش دقیق</w:t>
            </w:r>
          </w:p>
        </w:tc>
      </w:tr>
      <w:tr w:rsidR="007742B5" w:rsidRPr="005460F2" w14:paraId="779F5AD3" w14:textId="77777777" w:rsidTr="00A27C4F">
        <w:trPr>
          <w:cantSplit/>
        </w:trPr>
        <w:tc>
          <w:tcPr>
            <w:tcW w:w="794" w:type="dxa"/>
          </w:tcPr>
          <w:p w14:paraId="4E51445F" w14:textId="77777777" w:rsidR="007742B5" w:rsidRPr="005460F2" w:rsidRDefault="007742B5" w:rsidP="007742B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B8DB49" w14:textId="77777777" w:rsidR="007742B5" w:rsidRPr="005460F2" w:rsidRDefault="007742B5" w:rsidP="007742B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4C15324" w14:textId="21BB5673" w:rsidR="007742B5" w:rsidRPr="007742B5" w:rsidRDefault="007742B5" w:rsidP="007742B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7742B5">
              <w:rPr>
                <w:color w:val="EE0000"/>
                <w:rtl/>
              </w:rPr>
              <w:t xml:space="preserve"> هر دو مورد</w:t>
            </w:r>
          </w:p>
        </w:tc>
      </w:tr>
      <w:tr w:rsidR="007742B5" w:rsidRPr="005460F2" w14:paraId="2DE861BA" w14:textId="77777777" w:rsidTr="00A27C4F">
        <w:trPr>
          <w:cantSplit/>
        </w:trPr>
        <w:tc>
          <w:tcPr>
            <w:tcW w:w="794" w:type="dxa"/>
          </w:tcPr>
          <w:p w14:paraId="376C4D2F" w14:textId="77777777" w:rsidR="007742B5" w:rsidRPr="005460F2" w:rsidRDefault="007742B5" w:rsidP="007742B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D9D9B7" w14:textId="77777777" w:rsidR="007742B5" w:rsidRPr="005460F2" w:rsidRDefault="007742B5" w:rsidP="007742B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08232EC" w14:textId="44611510" w:rsidR="007742B5" w:rsidRPr="005460F2" w:rsidRDefault="007742B5" w:rsidP="007742B5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53765">
              <w:rPr>
                <w:rtl/>
              </w:rPr>
              <w:t>هیچکدام</w:t>
            </w:r>
          </w:p>
        </w:tc>
      </w:tr>
      <w:tr w:rsidR="000B5862" w:rsidRPr="005460F2" w14:paraId="1EB39BE1" w14:textId="77777777" w:rsidTr="00A27C4F">
        <w:trPr>
          <w:cantSplit/>
        </w:trPr>
        <w:tc>
          <w:tcPr>
            <w:tcW w:w="794" w:type="dxa"/>
          </w:tcPr>
          <w:p w14:paraId="46F9D5D1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8C8412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7BECD8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332777FD" w14:textId="77777777" w:rsidTr="00A27C4F">
        <w:trPr>
          <w:cantSplit/>
        </w:trPr>
        <w:tc>
          <w:tcPr>
            <w:tcW w:w="794" w:type="dxa"/>
          </w:tcPr>
          <w:p w14:paraId="1EE153D8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5A4575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2612A8E4" w14:textId="77777777" w:rsidTr="00A27C4F">
        <w:trPr>
          <w:cantSplit/>
        </w:trPr>
        <w:tc>
          <w:tcPr>
            <w:tcW w:w="794" w:type="dxa"/>
            <w:vAlign w:val="center"/>
          </w:tcPr>
          <w:p w14:paraId="0C3300A0" w14:textId="24B03C41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BABBA31" w14:textId="7C80A769" w:rsidR="000B5862" w:rsidRPr="005460F2" w:rsidRDefault="00EF7005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پیچش مچ دست هنگام استفاده از ابزارهای دستی می‌تواند منجر به چه مشکلی شود؟</w:t>
            </w:r>
          </w:p>
        </w:tc>
      </w:tr>
      <w:tr w:rsidR="00EF7005" w:rsidRPr="005460F2" w14:paraId="2A90ACEF" w14:textId="77777777" w:rsidTr="00A27C4F">
        <w:trPr>
          <w:cantSplit/>
        </w:trPr>
        <w:tc>
          <w:tcPr>
            <w:tcW w:w="794" w:type="dxa"/>
          </w:tcPr>
          <w:p w14:paraId="34E60A6C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2A91AB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423556B" w14:textId="0AF79DE4" w:rsidR="00EF7005" w:rsidRPr="005460F2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20B38">
              <w:rPr>
                <w:rtl/>
              </w:rPr>
              <w:t>افزایش راندمان کار</w:t>
            </w:r>
          </w:p>
        </w:tc>
      </w:tr>
      <w:tr w:rsidR="00EF7005" w:rsidRPr="005460F2" w14:paraId="2202901C" w14:textId="77777777" w:rsidTr="00A27C4F">
        <w:trPr>
          <w:cantSplit/>
        </w:trPr>
        <w:tc>
          <w:tcPr>
            <w:tcW w:w="794" w:type="dxa"/>
          </w:tcPr>
          <w:p w14:paraId="0B47161C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27D603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04A0084" w14:textId="5870DFE3" w:rsidR="00EF7005" w:rsidRPr="005460F2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20B38">
              <w:rPr>
                <w:rtl/>
              </w:rPr>
              <w:t xml:space="preserve"> کاهش خطر اختلالات اسکلتی-عضلانی</w:t>
            </w:r>
          </w:p>
        </w:tc>
      </w:tr>
      <w:tr w:rsidR="00EF7005" w:rsidRPr="005460F2" w14:paraId="7E2C8758" w14:textId="77777777" w:rsidTr="00A27C4F">
        <w:trPr>
          <w:cantSplit/>
        </w:trPr>
        <w:tc>
          <w:tcPr>
            <w:tcW w:w="794" w:type="dxa"/>
          </w:tcPr>
          <w:p w14:paraId="575F58F0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E3D60F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980CB6" w14:textId="7D49D9CF" w:rsidR="00EF7005" w:rsidRPr="00EF7005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F7005">
              <w:rPr>
                <w:color w:val="EE0000"/>
                <w:rtl/>
              </w:rPr>
              <w:t xml:space="preserve"> افزایش فشار روی تاندون‌ها</w:t>
            </w:r>
          </w:p>
        </w:tc>
      </w:tr>
      <w:tr w:rsidR="00EF7005" w:rsidRPr="005460F2" w14:paraId="45B1C8BC" w14:textId="77777777" w:rsidTr="00A27C4F">
        <w:trPr>
          <w:cantSplit/>
        </w:trPr>
        <w:tc>
          <w:tcPr>
            <w:tcW w:w="794" w:type="dxa"/>
          </w:tcPr>
          <w:p w14:paraId="0D512406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DFA0C4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A276DF3" w14:textId="1535CBF1" w:rsidR="00EF7005" w:rsidRPr="005460F2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20B38">
              <w:rPr>
                <w:rtl/>
              </w:rPr>
              <w:t xml:space="preserve"> کاهش خستگی</w:t>
            </w:r>
          </w:p>
        </w:tc>
      </w:tr>
      <w:tr w:rsidR="000B5862" w:rsidRPr="005460F2" w14:paraId="4E0AC608" w14:textId="77777777" w:rsidTr="00A27C4F">
        <w:trPr>
          <w:cantSplit/>
        </w:trPr>
        <w:tc>
          <w:tcPr>
            <w:tcW w:w="794" w:type="dxa"/>
          </w:tcPr>
          <w:p w14:paraId="506EBCB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4BCD2B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AE283A6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7D249B39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622F63E4" w14:textId="77777777" w:rsidTr="00A27C4F">
        <w:trPr>
          <w:cantSplit/>
        </w:trPr>
        <w:tc>
          <w:tcPr>
            <w:tcW w:w="794" w:type="dxa"/>
          </w:tcPr>
          <w:p w14:paraId="7434DB27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C85346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21B15394" w14:textId="77777777" w:rsidTr="00A27C4F">
        <w:trPr>
          <w:cantSplit/>
        </w:trPr>
        <w:tc>
          <w:tcPr>
            <w:tcW w:w="794" w:type="dxa"/>
            <w:vAlign w:val="center"/>
          </w:tcPr>
          <w:p w14:paraId="4F181C43" w14:textId="6DD1F41E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010889" w14:textId="398162B8" w:rsidR="000B5862" w:rsidRPr="005460F2" w:rsidRDefault="00EF7005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کدام ویژگی در طراحی ابزارهای دستی از خستگی عضلانی جلوگیری می‌کند؟</w:t>
            </w:r>
          </w:p>
        </w:tc>
      </w:tr>
      <w:tr w:rsidR="00EF7005" w:rsidRPr="005460F2" w14:paraId="09BF0F36" w14:textId="77777777" w:rsidTr="00A27C4F">
        <w:trPr>
          <w:cantSplit/>
        </w:trPr>
        <w:tc>
          <w:tcPr>
            <w:tcW w:w="794" w:type="dxa"/>
          </w:tcPr>
          <w:p w14:paraId="2AE00625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5887D0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25F369E" w14:textId="2C2D0538" w:rsidR="00EF7005" w:rsidRPr="00EF7005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F7005">
              <w:rPr>
                <w:color w:val="EE0000"/>
                <w:rtl/>
              </w:rPr>
              <w:t>دسته‌های پهن و نرم</w:t>
            </w:r>
          </w:p>
        </w:tc>
      </w:tr>
      <w:tr w:rsidR="00EF7005" w:rsidRPr="005460F2" w14:paraId="5EC60117" w14:textId="77777777" w:rsidTr="00A27C4F">
        <w:trPr>
          <w:cantSplit/>
        </w:trPr>
        <w:tc>
          <w:tcPr>
            <w:tcW w:w="794" w:type="dxa"/>
          </w:tcPr>
          <w:p w14:paraId="01B74CDC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0C36E9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A3822F" w14:textId="562E0E95" w:rsidR="00EF7005" w:rsidRPr="005460F2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F1F57">
              <w:rPr>
                <w:rtl/>
              </w:rPr>
              <w:t xml:space="preserve"> وزن سنگین</w:t>
            </w:r>
          </w:p>
        </w:tc>
      </w:tr>
      <w:tr w:rsidR="00EF7005" w:rsidRPr="005460F2" w14:paraId="2AB7BCC0" w14:textId="77777777" w:rsidTr="00A27C4F">
        <w:trPr>
          <w:cantSplit/>
        </w:trPr>
        <w:tc>
          <w:tcPr>
            <w:tcW w:w="794" w:type="dxa"/>
          </w:tcPr>
          <w:p w14:paraId="6D24BC26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52F41E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6BF58B" w14:textId="3FF250C8" w:rsidR="00EF7005" w:rsidRPr="005460F2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F1F57">
              <w:rPr>
                <w:rtl/>
              </w:rPr>
              <w:t xml:space="preserve"> سطح صاف و بدون عاج</w:t>
            </w:r>
          </w:p>
        </w:tc>
      </w:tr>
      <w:tr w:rsidR="00EF7005" w:rsidRPr="005460F2" w14:paraId="300CA4F6" w14:textId="77777777" w:rsidTr="00A27C4F">
        <w:trPr>
          <w:cantSplit/>
        </w:trPr>
        <w:tc>
          <w:tcPr>
            <w:tcW w:w="794" w:type="dxa"/>
          </w:tcPr>
          <w:p w14:paraId="65D0D0C3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E5BFD4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6FCEC94" w14:textId="1E4ABDE6" w:rsidR="00EF7005" w:rsidRPr="005460F2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F1F57">
              <w:rPr>
                <w:rtl/>
              </w:rPr>
              <w:t xml:space="preserve"> رنگ تیره</w:t>
            </w:r>
          </w:p>
        </w:tc>
      </w:tr>
      <w:tr w:rsidR="000B5862" w:rsidRPr="005460F2" w14:paraId="771302B1" w14:textId="77777777" w:rsidTr="00A27C4F">
        <w:trPr>
          <w:cantSplit/>
        </w:trPr>
        <w:tc>
          <w:tcPr>
            <w:tcW w:w="794" w:type="dxa"/>
          </w:tcPr>
          <w:p w14:paraId="702137D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69634B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11BD7DC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BCBFAEA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1056F8B7" w14:textId="77777777" w:rsidTr="00A27C4F">
        <w:trPr>
          <w:cantSplit/>
        </w:trPr>
        <w:tc>
          <w:tcPr>
            <w:tcW w:w="794" w:type="dxa"/>
          </w:tcPr>
          <w:p w14:paraId="4B2D0DFF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7EDFA8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4B1FE686" w14:textId="77777777" w:rsidTr="00A27C4F">
        <w:trPr>
          <w:cantSplit/>
        </w:trPr>
        <w:tc>
          <w:tcPr>
            <w:tcW w:w="794" w:type="dxa"/>
            <w:vAlign w:val="center"/>
          </w:tcPr>
          <w:p w14:paraId="73903F4C" w14:textId="144F62EB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FD93700" w14:textId="5587FF3E" w:rsidR="000B5862" w:rsidRPr="005460F2" w:rsidRDefault="00EF7005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ابزارهای دستی با دسته‌های زاویه‌دار برای چه کاری مناسب هستند؟</w:t>
            </w:r>
          </w:p>
        </w:tc>
      </w:tr>
      <w:tr w:rsidR="00EF7005" w:rsidRPr="005460F2" w14:paraId="11E66E97" w14:textId="77777777" w:rsidTr="00A27C4F">
        <w:trPr>
          <w:cantSplit/>
        </w:trPr>
        <w:tc>
          <w:tcPr>
            <w:tcW w:w="794" w:type="dxa"/>
          </w:tcPr>
          <w:p w14:paraId="21DB6F55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4AE2BF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5E9B58B" w14:textId="0D060D9C" w:rsidR="00EF7005" w:rsidRPr="00EF7005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F7005">
              <w:rPr>
                <w:color w:val="EE0000"/>
                <w:rtl/>
              </w:rPr>
              <w:t>کاهش فشار روی مچ دست</w:t>
            </w:r>
          </w:p>
        </w:tc>
      </w:tr>
      <w:tr w:rsidR="00EF7005" w:rsidRPr="005460F2" w14:paraId="57B8645E" w14:textId="77777777" w:rsidTr="00A27C4F">
        <w:trPr>
          <w:cantSplit/>
        </w:trPr>
        <w:tc>
          <w:tcPr>
            <w:tcW w:w="794" w:type="dxa"/>
          </w:tcPr>
          <w:p w14:paraId="502D4935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5E527D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8F7640" w14:textId="3C44C881" w:rsidR="00EF7005" w:rsidRPr="005460F2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E0C57">
              <w:rPr>
                <w:rtl/>
              </w:rPr>
              <w:t xml:space="preserve"> افزایش سرعت کار</w:t>
            </w:r>
          </w:p>
        </w:tc>
      </w:tr>
      <w:tr w:rsidR="00EF7005" w:rsidRPr="005460F2" w14:paraId="566E0E45" w14:textId="77777777" w:rsidTr="00A27C4F">
        <w:trPr>
          <w:cantSplit/>
        </w:trPr>
        <w:tc>
          <w:tcPr>
            <w:tcW w:w="794" w:type="dxa"/>
          </w:tcPr>
          <w:p w14:paraId="57EF524C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3519E2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2EB8A2" w14:textId="35CCC47F" w:rsidR="00EF7005" w:rsidRPr="005460F2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E0C57">
              <w:rPr>
                <w:rtl/>
              </w:rPr>
              <w:t xml:space="preserve"> کاهش دقت</w:t>
            </w:r>
          </w:p>
        </w:tc>
      </w:tr>
      <w:tr w:rsidR="00EF7005" w:rsidRPr="005460F2" w14:paraId="6E0A28BF" w14:textId="77777777" w:rsidTr="00A27C4F">
        <w:trPr>
          <w:cantSplit/>
        </w:trPr>
        <w:tc>
          <w:tcPr>
            <w:tcW w:w="794" w:type="dxa"/>
          </w:tcPr>
          <w:p w14:paraId="57264ACD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107D3A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A10358" w14:textId="0B9B087E" w:rsidR="00EF7005" w:rsidRPr="005460F2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E0C57">
              <w:rPr>
                <w:rtl/>
              </w:rPr>
              <w:t xml:space="preserve"> افزایش وزن ابزار</w:t>
            </w:r>
          </w:p>
        </w:tc>
      </w:tr>
      <w:tr w:rsidR="000B5862" w:rsidRPr="005460F2" w14:paraId="0237CD24" w14:textId="77777777" w:rsidTr="00A27C4F">
        <w:trPr>
          <w:cantSplit/>
        </w:trPr>
        <w:tc>
          <w:tcPr>
            <w:tcW w:w="794" w:type="dxa"/>
          </w:tcPr>
          <w:p w14:paraId="16CA292A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499FACF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C5A9C5A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02DE0CBB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7C6D5A40" w14:textId="77777777" w:rsidTr="00A27C4F">
        <w:trPr>
          <w:cantSplit/>
        </w:trPr>
        <w:tc>
          <w:tcPr>
            <w:tcW w:w="794" w:type="dxa"/>
          </w:tcPr>
          <w:p w14:paraId="7BF7489C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A992B0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2FBBC30F" w14:textId="77777777" w:rsidTr="00A27C4F">
        <w:trPr>
          <w:cantSplit/>
        </w:trPr>
        <w:tc>
          <w:tcPr>
            <w:tcW w:w="794" w:type="dxa"/>
            <w:vAlign w:val="center"/>
          </w:tcPr>
          <w:p w14:paraId="0A2C542C" w14:textId="4E974B1D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A5C678" w14:textId="4736F061" w:rsidR="000B5862" w:rsidRPr="005460F2" w:rsidRDefault="00EF7005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B1A0D">
              <w:rPr>
                <w:b/>
                <w:rtl/>
              </w:rPr>
              <w:t>ارتفاع مناسب میز کار برای یک ایستگاه کاری نشسته باید چگونه باشد؟</w:t>
            </w:r>
          </w:p>
        </w:tc>
      </w:tr>
      <w:tr w:rsidR="00EF7005" w:rsidRPr="005460F2" w14:paraId="107C507A" w14:textId="77777777" w:rsidTr="00A27C4F">
        <w:trPr>
          <w:cantSplit/>
        </w:trPr>
        <w:tc>
          <w:tcPr>
            <w:tcW w:w="794" w:type="dxa"/>
          </w:tcPr>
          <w:p w14:paraId="5136EBA4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FAE093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D8633C1" w14:textId="6742BE47" w:rsidR="00EF7005" w:rsidRPr="00EF7005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F7005">
              <w:rPr>
                <w:color w:val="EE0000"/>
                <w:rtl/>
              </w:rPr>
              <w:t>همسطح با آرنج در حالت نشسته</w:t>
            </w:r>
          </w:p>
        </w:tc>
      </w:tr>
      <w:tr w:rsidR="00EF7005" w:rsidRPr="005460F2" w14:paraId="48CCD852" w14:textId="77777777" w:rsidTr="00A27C4F">
        <w:trPr>
          <w:cantSplit/>
        </w:trPr>
        <w:tc>
          <w:tcPr>
            <w:tcW w:w="794" w:type="dxa"/>
          </w:tcPr>
          <w:p w14:paraId="0C28183D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368D4F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D815E5" w14:textId="068AA368" w:rsidR="00EF7005" w:rsidRPr="005460F2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863F7">
              <w:rPr>
                <w:rtl/>
              </w:rPr>
              <w:t xml:space="preserve"> بالاتر از شانه‌ها</w:t>
            </w:r>
          </w:p>
        </w:tc>
      </w:tr>
      <w:tr w:rsidR="00EF7005" w:rsidRPr="005460F2" w14:paraId="79AAF19D" w14:textId="77777777" w:rsidTr="00A27C4F">
        <w:trPr>
          <w:cantSplit/>
        </w:trPr>
        <w:tc>
          <w:tcPr>
            <w:tcW w:w="794" w:type="dxa"/>
          </w:tcPr>
          <w:p w14:paraId="75938B5E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567D3A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90ED915" w14:textId="0FAB78B1" w:rsidR="00EF7005" w:rsidRPr="005460F2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863F7">
              <w:rPr>
                <w:rtl/>
              </w:rPr>
              <w:t xml:space="preserve"> پایین‌تر از کمر</w:t>
            </w:r>
          </w:p>
        </w:tc>
      </w:tr>
      <w:tr w:rsidR="00EF7005" w:rsidRPr="005460F2" w14:paraId="3BF5B919" w14:textId="77777777" w:rsidTr="00A27C4F">
        <w:trPr>
          <w:cantSplit/>
        </w:trPr>
        <w:tc>
          <w:tcPr>
            <w:tcW w:w="794" w:type="dxa"/>
          </w:tcPr>
          <w:p w14:paraId="2E03FEF6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58DEA2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E61E0B0" w14:textId="4041E2B6" w:rsidR="00EF7005" w:rsidRPr="005460F2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863F7">
              <w:rPr>
                <w:rtl/>
              </w:rPr>
              <w:t xml:space="preserve"> بدون اهمیت</w:t>
            </w:r>
          </w:p>
        </w:tc>
      </w:tr>
      <w:tr w:rsidR="000B5862" w:rsidRPr="005460F2" w14:paraId="46031322" w14:textId="77777777" w:rsidTr="00A27C4F">
        <w:trPr>
          <w:cantSplit/>
        </w:trPr>
        <w:tc>
          <w:tcPr>
            <w:tcW w:w="794" w:type="dxa"/>
          </w:tcPr>
          <w:p w14:paraId="5CCAC2FB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9A6FB49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754D189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06858C80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50D33B05" w14:textId="77777777" w:rsidTr="00A27C4F">
        <w:trPr>
          <w:cantSplit/>
        </w:trPr>
        <w:tc>
          <w:tcPr>
            <w:tcW w:w="794" w:type="dxa"/>
          </w:tcPr>
          <w:p w14:paraId="6D74B0E1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B2A791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37D5CD03" w14:textId="77777777" w:rsidTr="00A27C4F">
        <w:trPr>
          <w:cantSplit/>
        </w:trPr>
        <w:tc>
          <w:tcPr>
            <w:tcW w:w="794" w:type="dxa"/>
            <w:vAlign w:val="center"/>
          </w:tcPr>
          <w:p w14:paraId="528C0462" w14:textId="2C01FDE4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0910E13" w14:textId="6A40EF92" w:rsidR="000B5862" w:rsidRPr="005460F2" w:rsidRDefault="00EF7005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کدام یک از موارد زیر از مزایای ایستگاه‌های کاری نشسته-ایستاده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EF7005" w:rsidRPr="005460F2" w14:paraId="7A3197D8" w14:textId="77777777" w:rsidTr="00A27C4F">
        <w:trPr>
          <w:cantSplit/>
        </w:trPr>
        <w:tc>
          <w:tcPr>
            <w:tcW w:w="794" w:type="dxa"/>
          </w:tcPr>
          <w:p w14:paraId="2026CB53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5303D3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C672DF" w14:textId="29D21033" w:rsidR="00EF7005" w:rsidRPr="00EF7005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F7005">
              <w:rPr>
                <w:color w:val="EE0000"/>
                <w:rtl/>
              </w:rPr>
              <w:t xml:space="preserve">کاهش </w:t>
            </w:r>
            <w:r w:rsidRPr="00EF7005">
              <w:rPr>
                <w:color w:val="EE0000"/>
                <w:sz w:val="22"/>
                <w:szCs w:val="22"/>
                <w:rtl/>
              </w:rPr>
              <w:t xml:space="preserve">خستگی </w:t>
            </w:r>
            <w:r w:rsidRPr="00EF7005">
              <w:rPr>
                <w:color w:val="EE0000"/>
                <w:rtl/>
              </w:rPr>
              <w:t>عضلانی</w:t>
            </w:r>
          </w:p>
        </w:tc>
      </w:tr>
      <w:tr w:rsidR="00EF7005" w:rsidRPr="005460F2" w14:paraId="13E1E870" w14:textId="77777777" w:rsidTr="00A27C4F">
        <w:trPr>
          <w:cantSplit/>
        </w:trPr>
        <w:tc>
          <w:tcPr>
            <w:tcW w:w="794" w:type="dxa"/>
          </w:tcPr>
          <w:p w14:paraId="5B9B3A92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22CBAD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AECA77A" w14:textId="7AC43EA1" w:rsidR="00EF7005" w:rsidRPr="005460F2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93D06">
              <w:rPr>
                <w:rtl/>
              </w:rPr>
              <w:t xml:space="preserve"> افزایش فشار روی ستون فقرات</w:t>
            </w:r>
          </w:p>
        </w:tc>
      </w:tr>
      <w:tr w:rsidR="00EF7005" w:rsidRPr="005460F2" w14:paraId="36D6D6B0" w14:textId="77777777" w:rsidTr="00A27C4F">
        <w:trPr>
          <w:cantSplit/>
        </w:trPr>
        <w:tc>
          <w:tcPr>
            <w:tcW w:w="794" w:type="dxa"/>
          </w:tcPr>
          <w:p w14:paraId="5C9EC091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4E5723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571B919" w14:textId="55A398FA" w:rsidR="00EF7005" w:rsidRPr="005460F2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93D06">
              <w:rPr>
                <w:rtl/>
              </w:rPr>
              <w:t xml:space="preserve"> کاهش تحرک کاربر</w:t>
            </w:r>
          </w:p>
        </w:tc>
      </w:tr>
      <w:tr w:rsidR="00EF7005" w:rsidRPr="005460F2" w14:paraId="2D948E49" w14:textId="77777777" w:rsidTr="00A27C4F">
        <w:trPr>
          <w:cantSplit/>
        </w:trPr>
        <w:tc>
          <w:tcPr>
            <w:tcW w:w="794" w:type="dxa"/>
          </w:tcPr>
          <w:p w14:paraId="6AF6F946" w14:textId="77777777" w:rsidR="00EF7005" w:rsidRPr="005460F2" w:rsidRDefault="00EF7005" w:rsidP="00EF700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C5DC61" w14:textId="77777777" w:rsidR="00EF7005" w:rsidRPr="005460F2" w:rsidRDefault="00EF7005" w:rsidP="00EF700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A44916" w14:textId="00309DA5" w:rsidR="00EF7005" w:rsidRPr="005460F2" w:rsidRDefault="00EF7005" w:rsidP="00EF700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93D06">
              <w:rPr>
                <w:rtl/>
              </w:rPr>
              <w:t xml:space="preserve"> افزایش هزینه‌ها</w:t>
            </w:r>
          </w:p>
        </w:tc>
      </w:tr>
      <w:tr w:rsidR="000B5862" w:rsidRPr="005460F2" w14:paraId="40869C82" w14:textId="77777777" w:rsidTr="00A27C4F">
        <w:trPr>
          <w:cantSplit/>
        </w:trPr>
        <w:tc>
          <w:tcPr>
            <w:tcW w:w="794" w:type="dxa"/>
          </w:tcPr>
          <w:p w14:paraId="37235053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CD56C5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CBA2D9C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2F06F4D8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06D213F0" w14:textId="77777777" w:rsidTr="00A27C4F">
        <w:trPr>
          <w:cantSplit/>
        </w:trPr>
        <w:tc>
          <w:tcPr>
            <w:tcW w:w="794" w:type="dxa"/>
          </w:tcPr>
          <w:p w14:paraId="7578EB68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EBE58D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15E7B6A0" w14:textId="77777777" w:rsidTr="00A27C4F">
        <w:trPr>
          <w:cantSplit/>
        </w:trPr>
        <w:tc>
          <w:tcPr>
            <w:tcW w:w="794" w:type="dxa"/>
            <w:vAlign w:val="center"/>
          </w:tcPr>
          <w:p w14:paraId="44539D21" w14:textId="111641C7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6BFC4A4" w14:textId="649D4BD9" w:rsidR="000B5862" w:rsidRPr="005460F2" w:rsidRDefault="001D59A9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نورپردازی مناسب در ایستگاه‌های کاری کامپیوتری باید چگونه باشد؟</w:t>
            </w:r>
          </w:p>
        </w:tc>
      </w:tr>
      <w:tr w:rsidR="001D59A9" w:rsidRPr="005460F2" w14:paraId="730F398D" w14:textId="77777777" w:rsidTr="00A27C4F">
        <w:trPr>
          <w:cantSplit/>
        </w:trPr>
        <w:tc>
          <w:tcPr>
            <w:tcW w:w="794" w:type="dxa"/>
          </w:tcPr>
          <w:p w14:paraId="7555D2F1" w14:textId="77777777" w:rsidR="001D59A9" w:rsidRPr="005460F2" w:rsidRDefault="001D59A9" w:rsidP="001D59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8A57F1" w14:textId="77777777" w:rsidR="001D59A9" w:rsidRPr="005460F2" w:rsidRDefault="001D59A9" w:rsidP="001D59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5CA412" w14:textId="0FC4D1A5" w:rsidR="001D59A9" w:rsidRPr="005460F2" w:rsidRDefault="001D59A9" w:rsidP="001D59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441FE">
              <w:rPr>
                <w:rtl/>
              </w:rPr>
              <w:t>روشنایی مستقیم و خیره‌کننده</w:t>
            </w:r>
          </w:p>
        </w:tc>
      </w:tr>
      <w:tr w:rsidR="001D59A9" w:rsidRPr="005460F2" w14:paraId="1F022AF8" w14:textId="77777777" w:rsidTr="00A27C4F">
        <w:trPr>
          <w:cantSplit/>
        </w:trPr>
        <w:tc>
          <w:tcPr>
            <w:tcW w:w="794" w:type="dxa"/>
          </w:tcPr>
          <w:p w14:paraId="2A1FCF89" w14:textId="77777777" w:rsidR="001D59A9" w:rsidRPr="005460F2" w:rsidRDefault="001D59A9" w:rsidP="001D59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69713F" w14:textId="77777777" w:rsidR="001D59A9" w:rsidRPr="005460F2" w:rsidRDefault="001D59A9" w:rsidP="001D59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52A3362" w14:textId="0CAB6D9A" w:rsidR="001D59A9" w:rsidRPr="001D59A9" w:rsidRDefault="001D59A9" w:rsidP="001D59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1D59A9">
              <w:rPr>
                <w:color w:val="EE0000"/>
                <w:rtl/>
              </w:rPr>
              <w:t xml:space="preserve"> روشنایی غیرمستقیم و بدون انعکاس روی صفحه نمایش</w:t>
            </w:r>
          </w:p>
        </w:tc>
      </w:tr>
      <w:tr w:rsidR="001D59A9" w:rsidRPr="005460F2" w14:paraId="4EAB0293" w14:textId="77777777" w:rsidTr="00A27C4F">
        <w:trPr>
          <w:cantSplit/>
        </w:trPr>
        <w:tc>
          <w:tcPr>
            <w:tcW w:w="794" w:type="dxa"/>
          </w:tcPr>
          <w:p w14:paraId="313722F1" w14:textId="77777777" w:rsidR="001D59A9" w:rsidRPr="005460F2" w:rsidRDefault="001D59A9" w:rsidP="001D59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444FE5" w14:textId="77777777" w:rsidR="001D59A9" w:rsidRPr="005460F2" w:rsidRDefault="001D59A9" w:rsidP="001D59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B9BD95" w14:textId="27986B70" w:rsidR="001D59A9" w:rsidRPr="005460F2" w:rsidRDefault="001D59A9" w:rsidP="001D59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441FE">
              <w:rPr>
                <w:rtl/>
              </w:rPr>
              <w:t xml:space="preserve"> نور بسیار کم</w:t>
            </w:r>
          </w:p>
        </w:tc>
      </w:tr>
      <w:tr w:rsidR="001D59A9" w:rsidRPr="005460F2" w14:paraId="46418820" w14:textId="77777777" w:rsidTr="00A27C4F">
        <w:trPr>
          <w:cantSplit/>
        </w:trPr>
        <w:tc>
          <w:tcPr>
            <w:tcW w:w="794" w:type="dxa"/>
          </w:tcPr>
          <w:p w14:paraId="118EAE93" w14:textId="77777777" w:rsidR="001D59A9" w:rsidRPr="005460F2" w:rsidRDefault="001D59A9" w:rsidP="001D59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CC09D5" w14:textId="77777777" w:rsidR="001D59A9" w:rsidRPr="005460F2" w:rsidRDefault="001D59A9" w:rsidP="001D59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3A1EE59" w14:textId="1D5E6DE6" w:rsidR="001D59A9" w:rsidRPr="005460F2" w:rsidRDefault="001D59A9" w:rsidP="001D59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441FE">
              <w:rPr>
                <w:rtl/>
              </w:rPr>
              <w:t xml:space="preserve"> نور رنگی</w:t>
            </w:r>
          </w:p>
        </w:tc>
      </w:tr>
      <w:tr w:rsidR="000B5862" w:rsidRPr="005460F2" w14:paraId="5B023926" w14:textId="77777777" w:rsidTr="00A27C4F">
        <w:trPr>
          <w:cantSplit/>
        </w:trPr>
        <w:tc>
          <w:tcPr>
            <w:tcW w:w="794" w:type="dxa"/>
          </w:tcPr>
          <w:p w14:paraId="5B100B84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196A345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905902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3E44E41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3BA182A9" w14:textId="77777777" w:rsidTr="00A27C4F">
        <w:trPr>
          <w:cantSplit/>
        </w:trPr>
        <w:tc>
          <w:tcPr>
            <w:tcW w:w="794" w:type="dxa"/>
          </w:tcPr>
          <w:p w14:paraId="5F97DB0E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BB9DCC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4788B174" w14:textId="77777777" w:rsidTr="00A27C4F">
        <w:trPr>
          <w:cantSplit/>
        </w:trPr>
        <w:tc>
          <w:tcPr>
            <w:tcW w:w="794" w:type="dxa"/>
            <w:vAlign w:val="center"/>
          </w:tcPr>
          <w:p w14:paraId="3E1E6848" w14:textId="002162C9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F9378A9" w14:textId="5E18E272" w:rsidR="000B5862" w:rsidRPr="005460F2" w:rsidRDefault="00555F47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چرا تنظیم ارتفاع صندلی در ایستگاه‌های کاری مهم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555F47" w:rsidRPr="005460F2" w14:paraId="1DFA5F45" w14:textId="77777777" w:rsidTr="00A27C4F">
        <w:trPr>
          <w:cantSplit/>
        </w:trPr>
        <w:tc>
          <w:tcPr>
            <w:tcW w:w="794" w:type="dxa"/>
          </w:tcPr>
          <w:p w14:paraId="620C829C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FB81DA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FB1403F" w14:textId="31737720" w:rsidR="00555F47" w:rsidRPr="00555F47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555F47">
              <w:rPr>
                <w:color w:val="EE0000"/>
                <w:rtl/>
              </w:rPr>
              <w:t xml:space="preserve"> برای کاهش فشار روی کمر و پاها</w:t>
            </w:r>
          </w:p>
        </w:tc>
      </w:tr>
      <w:tr w:rsidR="00555F47" w:rsidRPr="005460F2" w14:paraId="07887489" w14:textId="77777777" w:rsidTr="00A27C4F">
        <w:trPr>
          <w:cantSplit/>
        </w:trPr>
        <w:tc>
          <w:tcPr>
            <w:tcW w:w="794" w:type="dxa"/>
          </w:tcPr>
          <w:p w14:paraId="29259E41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34E255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DB8BA1" w14:textId="35ADE58F" w:rsidR="00555F47" w:rsidRPr="005460F2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D16A4">
              <w:rPr>
                <w:rtl/>
              </w:rPr>
              <w:t xml:space="preserve"> برای افزایش ارتفاع میز</w:t>
            </w:r>
          </w:p>
        </w:tc>
      </w:tr>
      <w:tr w:rsidR="00555F47" w:rsidRPr="005460F2" w14:paraId="3BDA50A9" w14:textId="77777777" w:rsidTr="00A27C4F">
        <w:trPr>
          <w:cantSplit/>
        </w:trPr>
        <w:tc>
          <w:tcPr>
            <w:tcW w:w="794" w:type="dxa"/>
          </w:tcPr>
          <w:p w14:paraId="18EB6578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A05AD4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7C92D44" w14:textId="6B4C7E1B" w:rsidR="00555F47" w:rsidRPr="005460F2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D16A4">
              <w:rPr>
                <w:rtl/>
              </w:rPr>
              <w:t xml:space="preserve"> برای کاهش تحرک کاربر</w:t>
            </w:r>
          </w:p>
        </w:tc>
      </w:tr>
      <w:tr w:rsidR="00555F47" w:rsidRPr="005460F2" w14:paraId="14387F32" w14:textId="77777777" w:rsidTr="00A27C4F">
        <w:trPr>
          <w:cantSplit/>
        </w:trPr>
        <w:tc>
          <w:tcPr>
            <w:tcW w:w="794" w:type="dxa"/>
          </w:tcPr>
          <w:p w14:paraId="41553DC2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2F178F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FA7D237" w14:textId="3049E3CA" w:rsidR="00555F47" w:rsidRPr="005460F2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D16A4">
              <w:rPr>
                <w:rtl/>
              </w:rPr>
              <w:t xml:space="preserve"> برای زیبایی محیط کار</w:t>
            </w:r>
          </w:p>
        </w:tc>
      </w:tr>
      <w:tr w:rsidR="000B5862" w:rsidRPr="005460F2" w14:paraId="3AEA6E14" w14:textId="77777777" w:rsidTr="00A27C4F">
        <w:trPr>
          <w:cantSplit/>
        </w:trPr>
        <w:tc>
          <w:tcPr>
            <w:tcW w:w="794" w:type="dxa"/>
          </w:tcPr>
          <w:p w14:paraId="56745457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D469C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E0F64B8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2F58071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09C9D6DB" w14:textId="77777777" w:rsidTr="00A27C4F">
        <w:trPr>
          <w:cantSplit/>
        </w:trPr>
        <w:tc>
          <w:tcPr>
            <w:tcW w:w="794" w:type="dxa"/>
          </w:tcPr>
          <w:p w14:paraId="415B072B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2EC85F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767CB5A9" w14:textId="77777777" w:rsidTr="00A27C4F">
        <w:trPr>
          <w:cantSplit/>
        </w:trPr>
        <w:tc>
          <w:tcPr>
            <w:tcW w:w="794" w:type="dxa"/>
            <w:vAlign w:val="center"/>
          </w:tcPr>
          <w:p w14:paraId="1F444A14" w14:textId="389D1A29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DAB5CA" w14:textId="3929E6AD" w:rsidR="000B5862" w:rsidRPr="005460F2" w:rsidRDefault="00555F47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کدام یک از عوامل محیطی در ایستگاه‌های کاری می‌تواند باعث خستگی شود؟</w:t>
            </w:r>
          </w:p>
        </w:tc>
      </w:tr>
      <w:tr w:rsidR="00555F47" w:rsidRPr="005460F2" w14:paraId="3DCD466D" w14:textId="77777777" w:rsidTr="00A27C4F">
        <w:trPr>
          <w:cantSplit/>
        </w:trPr>
        <w:tc>
          <w:tcPr>
            <w:tcW w:w="794" w:type="dxa"/>
          </w:tcPr>
          <w:p w14:paraId="295205D6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B6BCE1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78F148" w14:textId="217F17D8" w:rsidR="00555F47" w:rsidRPr="005460F2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83D03">
              <w:rPr>
                <w:rtl/>
              </w:rPr>
              <w:t>دمای مناسب</w:t>
            </w:r>
          </w:p>
        </w:tc>
      </w:tr>
      <w:tr w:rsidR="00555F47" w:rsidRPr="005460F2" w14:paraId="12A0836B" w14:textId="77777777" w:rsidTr="00A27C4F">
        <w:trPr>
          <w:cantSplit/>
        </w:trPr>
        <w:tc>
          <w:tcPr>
            <w:tcW w:w="794" w:type="dxa"/>
          </w:tcPr>
          <w:p w14:paraId="07139353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0794D2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EE50292" w14:textId="23C2756A" w:rsidR="00555F47" w:rsidRPr="005460F2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83D03">
              <w:rPr>
                <w:rtl/>
              </w:rPr>
              <w:t xml:space="preserve"> نور کافی</w:t>
            </w:r>
          </w:p>
        </w:tc>
      </w:tr>
      <w:tr w:rsidR="00555F47" w:rsidRPr="005460F2" w14:paraId="0EDD76FA" w14:textId="77777777" w:rsidTr="00A27C4F">
        <w:trPr>
          <w:cantSplit/>
        </w:trPr>
        <w:tc>
          <w:tcPr>
            <w:tcW w:w="794" w:type="dxa"/>
          </w:tcPr>
          <w:p w14:paraId="32DE5452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55AD53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E71354" w14:textId="761F22F8" w:rsidR="00555F47" w:rsidRPr="00555F47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555F47">
              <w:rPr>
                <w:color w:val="EE0000"/>
                <w:rtl/>
              </w:rPr>
              <w:t xml:space="preserve"> سروصدای زیاد</w:t>
            </w:r>
          </w:p>
        </w:tc>
      </w:tr>
      <w:tr w:rsidR="00555F47" w:rsidRPr="005460F2" w14:paraId="627D92E8" w14:textId="77777777" w:rsidTr="00A27C4F">
        <w:trPr>
          <w:cantSplit/>
        </w:trPr>
        <w:tc>
          <w:tcPr>
            <w:tcW w:w="794" w:type="dxa"/>
          </w:tcPr>
          <w:p w14:paraId="612A193A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16C00E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ED2A7D6" w14:textId="238D7E87" w:rsidR="00555F47" w:rsidRPr="005460F2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83D03">
              <w:rPr>
                <w:rtl/>
              </w:rPr>
              <w:t xml:space="preserve"> فضای کافی</w:t>
            </w:r>
          </w:p>
        </w:tc>
      </w:tr>
      <w:tr w:rsidR="000B5862" w:rsidRPr="005460F2" w14:paraId="57793A93" w14:textId="77777777" w:rsidTr="00A27C4F">
        <w:trPr>
          <w:cantSplit/>
        </w:trPr>
        <w:tc>
          <w:tcPr>
            <w:tcW w:w="794" w:type="dxa"/>
          </w:tcPr>
          <w:p w14:paraId="0679CA24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4C8439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ED58BA4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18E8FA88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62BF3363" w14:textId="77777777" w:rsidTr="00A27C4F">
        <w:trPr>
          <w:cantSplit/>
        </w:trPr>
        <w:tc>
          <w:tcPr>
            <w:tcW w:w="794" w:type="dxa"/>
          </w:tcPr>
          <w:p w14:paraId="1119340A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EE304A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609C1C8A" w14:textId="77777777" w:rsidTr="00A27C4F">
        <w:trPr>
          <w:cantSplit/>
        </w:trPr>
        <w:tc>
          <w:tcPr>
            <w:tcW w:w="794" w:type="dxa"/>
            <w:vAlign w:val="center"/>
          </w:tcPr>
          <w:p w14:paraId="5C23591F" w14:textId="74627F47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1ED347" w14:textId="4C814AA7" w:rsidR="000B5862" w:rsidRPr="005460F2" w:rsidRDefault="00555F47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 w:rsidRPr="00AB2E6B">
              <w:rPr>
                <w:b/>
                <w:rtl/>
              </w:rPr>
              <w:t>کدام یک از روش‌های ارزیابی پوسچر برای ایستگاه‌های کاری دفتری مناسب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555F47" w:rsidRPr="005460F2" w14:paraId="1BF0891B" w14:textId="77777777" w:rsidTr="00A27C4F">
        <w:trPr>
          <w:cantSplit/>
        </w:trPr>
        <w:tc>
          <w:tcPr>
            <w:tcW w:w="794" w:type="dxa"/>
          </w:tcPr>
          <w:p w14:paraId="5FFFBA7D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A23DE0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2CACDE" w14:textId="7DBECF9C" w:rsidR="00555F47" w:rsidRPr="005460F2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0457C">
              <w:t>RULA</w:t>
            </w:r>
          </w:p>
        </w:tc>
      </w:tr>
      <w:tr w:rsidR="00555F47" w:rsidRPr="005460F2" w14:paraId="024A6C04" w14:textId="77777777" w:rsidTr="00A27C4F">
        <w:trPr>
          <w:cantSplit/>
        </w:trPr>
        <w:tc>
          <w:tcPr>
            <w:tcW w:w="794" w:type="dxa"/>
          </w:tcPr>
          <w:p w14:paraId="75C89D15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3F2B63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703914" w14:textId="1C2F935A" w:rsidR="00555F47" w:rsidRPr="005460F2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0457C">
              <w:t>REBA</w:t>
            </w:r>
          </w:p>
        </w:tc>
      </w:tr>
      <w:tr w:rsidR="00555F47" w:rsidRPr="005460F2" w14:paraId="12D5BF05" w14:textId="77777777" w:rsidTr="00A27C4F">
        <w:trPr>
          <w:cantSplit/>
        </w:trPr>
        <w:tc>
          <w:tcPr>
            <w:tcW w:w="794" w:type="dxa"/>
          </w:tcPr>
          <w:p w14:paraId="7C1E8E52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46DAD3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845A4F3" w14:textId="6834AAF3" w:rsidR="00555F47" w:rsidRPr="00555F47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555F47">
              <w:rPr>
                <w:color w:val="EE0000"/>
              </w:rPr>
              <w:t>ROSA</w:t>
            </w:r>
          </w:p>
        </w:tc>
      </w:tr>
      <w:tr w:rsidR="00555F47" w:rsidRPr="005460F2" w14:paraId="4123FC94" w14:textId="77777777" w:rsidTr="00A27C4F">
        <w:trPr>
          <w:cantSplit/>
        </w:trPr>
        <w:tc>
          <w:tcPr>
            <w:tcW w:w="794" w:type="dxa"/>
          </w:tcPr>
          <w:p w14:paraId="2D0DD3E5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86D10F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0EF042" w14:textId="478F2284" w:rsidR="00555F47" w:rsidRPr="005460F2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0457C">
              <w:t>QEC</w:t>
            </w:r>
          </w:p>
        </w:tc>
      </w:tr>
      <w:tr w:rsidR="000B5862" w:rsidRPr="005460F2" w14:paraId="06A8E0A2" w14:textId="77777777" w:rsidTr="00A27C4F">
        <w:trPr>
          <w:cantSplit/>
        </w:trPr>
        <w:tc>
          <w:tcPr>
            <w:tcW w:w="794" w:type="dxa"/>
          </w:tcPr>
          <w:p w14:paraId="1C9D831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BC0F6E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935696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7A04180F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7B5716FD" w14:textId="77777777" w:rsidTr="00A27C4F">
        <w:trPr>
          <w:cantSplit/>
        </w:trPr>
        <w:tc>
          <w:tcPr>
            <w:tcW w:w="794" w:type="dxa"/>
          </w:tcPr>
          <w:p w14:paraId="727742C7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49B950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4BB60CDD" w14:textId="77777777" w:rsidTr="00A27C4F">
        <w:trPr>
          <w:cantSplit/>
        </w:trPr>
        <w:tc>
          <w:tcPr>
            <w:tcW w:w="794" w:type="dxa"/>
            <w:vAlign w:val="center"/>
          </w:tcPr>
          <w:p w14:paraId="5719DB73" w14:textId="3ECACE8B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04A837" w14:textId="5A7D82AC" w:rsidR="000B5862" w:rsidRPr="005460F2" w:rsidRDefault="00555F47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کدام یک از عوامل زیر در روش</w:t>
            </w:r>
            <w:r w:rsidRPr="00AB2E6B">
              <w:rPr>
                <w:b/>
              </w:rPr>
              <w:t xml:space="preserve"> RULA </w:t>
            </w:r>
            <w:r w:rsidRPr="00AB2E6B">
              <w:rPr>
                <w:b/>
                <w:rtl/>
              </w:rPr>
              <w:t>ارزیابی نمی‌شود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555F47" w:rsidRPr="005460F2" w14:paraId="3D1CEECA" w14:textId="77777777" w:rsidTr="00A27C4F">
        <w:trPr>
          <w:cantSplit/>
        </w:trPr>
        <w:tc>
          <w:tcPr>
            <w:tcW w:w="794" w:type="dxa"/>
          </w:tcPr>
          <w:p w14:paraId="22184DAF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68EC6C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942A766" w14:textId="5BFD8D00" w:rsidR="00555F47" w:rsidRPr="005460F2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E0C54">
              <w:rPr>
                <w:rtl/>
              </w:rPr>
              <w:t>وضعیت گردن</w:t>
            </w:r>
          </w:p>
        </w:tc>
      </w:tr>
      <w:tr w:rsidR="00555F47" w:rsidRPr="005460F2" w14:paraId="20A0DCA5" w14:textId="77777777" w:rsidTr="00A27C4F">
        <w:trPr>
          <w:cantSplit/>
        </w:trPr>
        <w:tc>
          <w:tcPr>
            <w:tcW w:w="794" w:type="dxa"/>
          </w:tcPr>
          <w:p w14:paraId="1A018318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0EDCAD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034B217" w14:textId="29172B31" w:rsidR="00555F47" w:rsidRPr="005460F2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E0C54">
              <w:rPr>
                <w:rtl/>
              </w:rPr>
              <w:t xml:space="preserve"> وضعیت مچ دست</w:t>
            </w:r>
          </w:p>
        </w:tc>
      </w:tr>
      <w:tr w:rsidR="00555F47" w:rsidRPr="005460F2" w14:paraId="41CC8AB1" w14:textId="77777777" w:rsidTr="00A27C4F">
        <w:trPr>
          <w:cantSplit/>
        </w:trPr>
        <w:tc>
          <w:tcPr>
            <w:tcW w:w="794" w:type="dxa"/>
          </w:tcPr>
          <w:p w14:paraId="563D79EF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7BB76B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8384570" w14:textId="78E0C9BE" w:rsidR="00555F47" w:rsidRPr="00555F47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555F47">
              <w:rPr>
                <w:color w:val="EE0000"/>
                <w:rtl/>
              </w:rPr>
              <w:t xml:space="preserve"> دمای محیط</w:t>
            </w:r>
          </w:p>
        </w:tc>
      </w:tr>
      <w:tr w:rsidR="00555F47" w:rsidRPr="005460F2" w14:paraId="74A3B0E2" w14:textId="77777777" w:rsidTr="00A27C4F">
        <w:trPr>
          <w:cantSplit/>
        </w:trPr>
        <w:tc>
          <w:tcPr>
            <w:tcW w:w="794" w:type="dxa"/>
          </w:tcPr>
          <w:p w14:paraId="5EF17A32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E9BE75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23C76BA" w14:textId="756F63D8" w:rsidR="00555F47" w:rsidRPr="005460F2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E0C54">
              <w:rPr>
                <w:rtl/>
              </w:rPr>
              <w:t xml:space="preserve"> وضعیت تنه</w:t>
            </w:r>
          </w:p>
        </w:tc>
      </w:tr>
      <w:tr w:rsidR="000B5862" w:rsidRPr="005460F2" w14:paraId="04947D56" w14:textId="77777777" w:rsidTr="00A27C4F">
        <w:trPr>
          <w:cantSplit/>
        </w:trPr>
        <w:tc>
          <w:tcPr>
            <w:tcW w:w="794" w:type="dxa"/>
          </w:tcPr>
          <w:p w14:paraId="46C5BCD8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EA964B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CD6408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3CC7B9CF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32B91197" w14:textId="77777777" w:rsidTr="00A27C4F">
        <w:trPr>
          <w:cantSplit/>
        </w:trPr>
        <w:tc>
          <w:tcPr>
            <w:tcW w:w="794" w:type="dxa"/>
          </w:tcPr>
          <w:p w14:paraId="7CB94907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33866E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69D985CD" w14:textId="77777777" w:rsidTr="00A27C4F">
        <w:trPr>
          <w:cantSplit/>
        </w:trPr>
        <w:tc>
          <w:tcPr>
            <w:tcW w:w="794" w:type="dxa"/>
            <w:vAlign w:val="center"/>
          </w:tcPr>
          <w:p w14:paraId="00E4896D" w14:textId="6B1B4BE3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78DD95" w14:textId="3AB37F4D" w:rsidR="000B5862" w:rsidRPr="005460F2" w:rsidRDefault="00555F47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در روش</w:t>
            </w:r>
            <w:r w:rsidRPr="00AB2E6B">
              <w:rPr>
                <w:b/>
              </w:rPr>
              <w:t xml:space="preserve"> REBA</w:t>
            </w:r>
            <w:r w:rsidRPr="00AB2E6B">
              <w:rPr>
                <w:b/>
                <w:rtl/>
              </w:rPr>
              <w:t>، امتیاز نهایی ۱۰ نشان‌دهنده چه سطحی از خطر است</w:t>
            </w:r>
            <w:r>
              <w:rPr>
                <w:rFonts w:hint="cs"/>
                <w:b/>
                <w:rtl/>
              </w:rPr>
              <w:t>؟</w:t>
            </w:r>
          </w:p>
        </w:tc>
      </w:tr>
      <w:tr w:rsidR="00555F47" w:rsidRPr="005460F2" w14:paraId="3DBEB940" w14:textId="77777777" w:rsidTr="00A27C4F">
        <w:trPr>
          <w:cantSplit/>
        </w:trPr>
        <w:tc>
          <w:tcPr>
            <w:tcW w:w="794" w:type="dxa"/>
          </w:tcPr>
          <w:p w14:paraId="58EF0B9F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9DC028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E19FDC" w14:textId="1E92888B" w:rsidR="00555F47" w:rsidRPr="005460F2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85D2F">
              <w:rPr>
                <w:rtl/>
              </w:rPr>
              <w:t>خطر پایین</w:t>
            </w:r>
          </w:p>
        </w:tc>
      </w:tr>
      <w:tr w:rsidR="00555F47" w:rsidRPr="005460F2" w14:paraId="1B388C02" w14:textId="77777777" w:rsidTr="00A27C4F">
        <w:trPr>
          <w:cantSplit/>
        </w:trPr>
        <w:tc>
          <w:tcPr>
            <w:tcW w:w="794" w:type="dxa"/>
          </w:tcPr>
          <w:p w14:paraId="58D5AFAE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C1817A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290E1F0" w14:textId="768D0819" w:rsidR="00555F47" w:rsidRPr="005460F2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85D2F">
              <w:rPr>
                <w:rtl/>
              </w:rPr>
              <w:t xml:space="preserve"> خطر متوسط</w:t>
            </w:r>
          </w:p>
        </w:tc>
      </w:tr>
      <w:tr w:rsidR="00555F47" w:rsidRPr="005460F2" w14:paraId="540E5C86" w14:textId="77777777" w:rsidTr="00A27C4F">
        <w:trPr>
          <w:cantSplit/>
        </w:trPr>
        <w:tc>
          <w:tcPr>
            <w:tcW w:w="794" w:type="dxa"/>
          </w:tcPr>
          <w:p w14:paraId="635FD7B4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E31052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F60444" w14:textId="1B7C8B7D" w:rsidR="00555F47" w:rsidRPr="00D25412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25412">
              <w:rPr>
                <w:color w:val="EE0000"/>
                <w:rtl/>
              </w:rPr>
              <w:t xml:space="preserve"> خطر بالا</w:t>
            </w:r>
          </w:p>
        </w:tc>
      </w:tr>
      <w:tr w:rsidR="00555F47" w:rsidRPr="005460F2" w14:paraId="72B599A7" w14:textId="77777777" w:rsidTr="00A27C4F">
        <w:trPr>
          <w:cantSplit/>
        </w:trPr>
        <w:tc>
          <w:tcPr>
            <w:tcW w:w="794" w:type="dxa"/>
          </w:tcPr>
          <w:p w14:paraId="460066E2" w14:textId="77777777" w:rsidR="00555F47" w:rsidRPr="005460F2" w:rsidRDefault="00555F47" w:rsidP="00555F47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77BCA7" w14:textId="77777777" w:rsidR="00555F47" w:rsidRPr="005460F2" w:rsidRDefault="00555F47" w:rsidP="00555F4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48D1042" w14:textId="13FFFD2D" w:rsidR="00555F47" w:rsidRPr="005460F2" w:rsidRDefault="00555F47" w:rsidP="00555F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85D2F">
              <w:rPr>
                <w:rtl/>
              </w:rPr>
              <w:t xml:space="preserve"> بدون خطر</w:t>
            </w:r>
          </w:p>
        </w:tc>
      </w:tr>
      <w:tr w:rsidR="000B5862" w:rsidRPr="005460F2" w14:paraId="22E0C8B9" w14:textId="77777777" w:rsidTr="00A27C4F">
        <w:trPr>
          <w:cantSplit/>
        </w:trPr>
        <w:tc>
          <w:tcPr>
            <w:tcW w:w="794" w:type="dxa"/>
          </w:tcPr>
          <w:p w14:paraId="3BD4882A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788DB2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E332FB0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07C106B7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0B83A767" w14:textId="77777777" w:rsidTr="00A27C4F">
        <w:trPr>
          <w:cantSplit/>
        </w:trPr>
        <w:tc>
          <w:tcPr>
            <w:tcW w:w="794" w:type="dxa"/>
          </w:tcPr>
          <w:p w14:paraId="67E020EC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5BDEEB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487DE4DF" w14:textId="77777777" w:rsidTr="00A27C4F">
        <w:trPr>
          <w:cantSplit/>
        </w:trPr>
        <w:tc>
          <w:tcPr>
            <w:tcW w:w="794" w:type="dxa"/>
            <w:vAlign w:val="center"/>
          </w:tcPr>
          <w:p w14:paraId="54B9DF93" w14:textId="748D0502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C2FD57" w14:textId="4ED98777" w:rsidR="000B5862" w:rsidRPr="005460F2" w:rsidRDefault="00D25412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هدف اصلی از ارزیابی‌های ارگونومیک در محیط کار چیست؟</w:t>
            </w:r>
          </w:p>
        </w:tc>
      </w:tr>
      <w:tr w:rsidR="00D25412" w:rsidRPr="005460F2" w14:paraId="57A8A843" w14:textId="77777777" w:rsidTr="00A27C4F">
        <w:trPr>
          <w:cantSplit/>
        </w:trPr>
        <w:tc>
          <w:tcPr>
            <w:tcW w:w="794" w:type="dxa"/>
          </w:tcPr>
          <w:p w14:paraId="20C21901" w14:textId="77777777" w:rsidR="00D25412" w:rsidRPr="005460F2" w:rsidRDefault="00D25412" w:rsidP="00D2541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45F49C" w14:textId="77777777" w:rsidR="00D25412" w:rsidRPr="005460F2" w:rsidRDefault="00D25412" w:rsidP="00D2541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C5D5D3" w14:textId="7D4CA0BD" w:rsidR="00D25412" w:rsidRPr="005460F2" w:rsidRDefault="00D25412" w:rsidP="00D254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1263F">
              <w:rPr>
                <w:rtl/>
              </w:rPr>
              <w:t>افزایش هزینه‌ها</w:t>
            </w:r>
          </w:p>
        </w:tc>
      </w:tr>
      <w:tr w:rsidR="00D25412" w:rsidRPr="005460F2" w14:paraId="5CA6D722" w14:textId="77777777" w:rsidTr="00A27C4F">
        <w:trPr>
          <w:cantSplit/>
        </w:trPr>
        <w:tc>
          <w:tcPr>
            <w:tcW w:w="794" w:type="dxa"/>
          </w:tcPr>
          <w:p w14:paraId="7C4BFD69" w14:textId="77777777" w:rsidR="00D25412" w:rsidRPr="005460F2" w:rsidRDefault="00D25412" w:rsidP="00D2541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4594A4" w14:textId="77777777" w:rsidR="00D25412" w:rsidRPr="005460F2" w:rsidRDefault="00D25412" w:rsidP="00D2541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6415D8" w14:textId="7FBF61DA" w:rsidR="00D25412" w:rsidRPr="005460F2" w:rsidRDefault="00D25412" w:rsidP="00D254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1263F">
              <w:rPr>
                <w:rtl/>
              </w:rPr>
              <w:t xml:space="preserve"> کاهش بهره‌وری</w:t>
            </w:r>
          </w:p>
        </w:tc>
      </w:tr>
      <w:tr w:rsidR="00D25412" w:rsidRPr="005460F2" w14:paraId="5F221B91" w14:textId="77777777" w:rsidTr="00A27C4F">
        <w:trPr>
          <w:cantSplit/>
        </w:trPr>
        <w:tc>
          <w:tcPr>
            <w:tcW w:w="794" w:type="dxa"/>
          </w:tcPr>
          <w:p w14:paraId="07982120" w14:textId="77777777" w:rsidR="00D25412" w:rsidRPr="005460F2" w:rsidRDefault="00D25412" w:rsidP="00D2541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3B8012" w14:textId="77777777" w:rsidR="00D25412" w:rsidRPr="005460F2" w:rsidRDefault="00D25412" w:rsidP="00D2541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AD1C43" w14:textId="6C19D750" w:rsidR="00D25412" w:rsidRPr="00D25412" w:rsidRDefault="00D25412" w:rsidP="00D254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25412">
              <w:rPr>
                <w:color w:val="EE0000"/>
                <w:rtl/>
              </w:rPr>
              <w:t xml:space="preserve"> پیشگیری از اختلالات اسکلتی-عضلانی</w:t>
            </w:r>
          </w:p>
        </w:tc>
      </w:tr>
      <w:tr w:rsidR="00D25412" w:rsidRPr="005460F2" w14:paraId="5F32368B" w14:textId="77777777" w:rsidTr="00A27C4F">
        <w:trPr>
          <w:cantSplit/>
        </w:trPr>
        <w:tc>
          <w:tcPr>
            <w:tcW w:w="794" w:type="dxa"/>
          </w:tcPr>
          <w:p w14:paraId="3A8872CD" w14:textId="77777777" w:rsidR="00D25412" w:rsidRPr="005460F2" w:rsidRDefault="00D25412" w:rsidP="00D2541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A8F63F" w14:textId="77777777" w:rsidR="00D25412" w:rsidRPr="005460F2" w:rsidRDefault="00D25412" w:rsidP="00D2541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FFB8536" w14:textId="0225E3D7" w:rsidR="00D25412" w:rsidRPr="005460F2" w:rsidRDefault="00D25412" w:rsidP="00D254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1263F">
              <w:rPr>
                <w:rtl/>
              </w:rPr>
              <w:t xml:space="preserve"> افزایش ساعات کار</w:t>
            </w:r>
          </w:p>
        </w:tc>
      </w:tr>
      <w:tr w:rsidR="000B5862" w:rsidRPr="005460F2" w14:paraId="2C1D1FA6" w14:textId="77777777" w:rsidTr="00A27C4F">
        <w:trPr>
          <w:cantSplit/>
        </w:trPr>
        <w:tc>
          <w:tcPr>
            <w:tcW w:w="794" w:type="dxa"/>
          </w:tcPr>
          <w:p w14:paraId="246348B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FEA5720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C50866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0B3D93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638A2B37" w14:textId="77777777" w:rsidTr="00A27C4F">
        <w:trPr>
          <w:cantSplit/>
        </w:trPr>
        <w:tc>
          <w:tcPr>
            <w:tcW w:w="794" w:type="dxa"/>
          </w:tcPr>
          <w:p w14:paraId="46F9F80B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AD906A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37F77EC5" w14:textId="77777777" w:rsidTr="00A27C4F">
        <w:trPr>
          <w:cantSplit/>
        </w:trPr>
        <w:tc>
          <w:tcPr>
            <w:tcW w:w="794" w:type="dxa"/>
            <w:vAlign w:val="center"/>
          </w:tcPr>
          <w:p w14:paraId="46A8CECC" w14:textId="2FA98FEE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5123E93" w14:textId="19BDDE1F" w:rsidR="000B5862" w:rsidRPr="005460F2" w:rsidRDefault="00D25412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در حمل دستی بار، خم شدن به جلو بیش از ۶۰ درجه چه خطری دارد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D25412" w:rsidRPr="005460F2" w14:paraId="53E1B454" w14:textId="77777777" w:rsidTr="00A27C4F">
        <w:trPr>
          <w:cantSplit/>
        </w:trPr>
        <w:tc>
          <w:tcPr>
            <w:tcW w:w="794" w:type="dxa"/>
          </w:tcPr>
          <w:p w14:paraId="2CC71E97" w14:textId="77777777" w:rsidR="00D25412" w:rsidRPr="005460F2" w:rsidRDefault="00D25412" w:rsidP="00D2541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ED4438" w14:textId="77777777" w:rsidR="00D25412" w:rsidRPr="005460F2" w:rsidRDefault="00D25412" w:rsidP="00D2541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5F0F7B" w14:textId="216AFC2F" w:rsidR="00D25412" w:rsidRPr="00D25412" w:rsidRDefault="00D25412" w:rsidP="00D254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25412">
              <w:rPr>
                <w:color w:val="EE0000"/>
                <w:rtl/>
              </w:rPr>
              <w:t>افزایش فشار روی ستون فقرات</w:t>
            </w:r>
          </w:p>
        </w:tc>
      </w:tr>
      <w:tr w:rsidR="00D25412" w:rsidRPr="005460F2" w14:paraId="35808DAC" w14:textId="77777777" w:rsidTr="00A27C4F">
        <w:trPr>
          <w:cantSplit/>
        </w:trPr>
        <w:tc>
          <w:tcPr>
            <w:tcW w:w="794" w:type="dxa"/>
          </w:tcPr>
          <w:p w14:paraId="14CFE1C5" w14:textId="77777777" w:rsidR="00D25412" w:rsidRPr="005460F2" w:rsidRDefault="00D25412" w:rsidP="00D2541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150196" w14:textId="77777777" w:rsidR="00D25412" w:rsidRPr="005460F2" w:rsidRDefault="00D25412" w:rsidP="00D2541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EA81C0" w14:textId="205961EE" w:rsidR="00D25412" w:rsidRPr="005460F2" w:rsidRDefault="00D25412" w:rsidP="00D254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31E6D">
              <w:rPr>
                <w:rtl/>
              </w:rPr>
              <w:t xml:space="preserve"> کاهش خستگی</w:t>
            </w:r>
          </w:p>
        </w:tc>
      </w:tr>
      <w:tr w:rsidR="00D25412" w:rsidRPr="005460F2" w14:paraId="7146E74E" w14:textId="77777777" w:rsidTr="00A27C4F">
        <w:trPr>
          <w:cantSplit/>
        </w:trPr>
        <w:tc>
          <w:tcPr>
            <w:tcW w:w="794" w:type="dxa"/>
          </w:tcPr>
          <w:p w14:paraId="1FC7E11E" w14:textId="77777777" w:rsidR="00D25412" w:rsidRPr="005460F2" w:rsidRDefault="00D25412" w:rsidP="00D2541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140960" w14:textId="77777777" w:rsidR="00D25412" w:rsidRPr="005460F2" w:rsidRDefault="00D25412" w:rsidP="00D2541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B87AAB" w14:textId="200EAC8C" w:rsidR="00D25412" w:rsidRPr="005460F2" w:rsidRDefault="00D25412" w:rsidP="00D254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31E6D">
              <w:rPr>
                <w:rtl/>
              </w:rPr>
              <w:t xml:space="preserve"> افزایش سرعت کار</w:t>
            </w:r>
          </w:p>
        </w:tc>
      </w:tr>
      <w:tr w:rsidR="00D25412" w:rsidRPr="005460F2" w14:paraId="028A481D" w14:textId="77777777" w:rsidTr="00A27C4F">
        <w:trPr>
          <w:cantSplit/>
        </w:trPr>
        <w:tc>
          <w:tcPr>
            <w:tcW w:w="794" w:type="dxa"/>
          </w:tcPr>
          <w:p w14:paraId="48249ED6" w14:textId="77777777" w:rsidR="00D25412" w:rsidRPr="005460F2" w:rsidRDefault="00D25412" w:rsidP="00D2541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EE4931" w14:textId="77777777" w:rsidR="00D25412" w:rsidRPr="005460F2" w:rsidRDefault="00D25412" w:rsidP="00D2541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37AA149" w14:textId="6DFE3C77" w:rsidR="00D25412" w:rsidRPr="005460F2" w:rsidRDefault="00D25412" w:rsidP="00D254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31E6D">
              <w:rPr>
                <w:rtl/>
              </w:rPr>
              <w:t xml:space="preserve"> کاهش خطر آسیب</w:t>
            </w:r>
          </w:p>
        </w:tc>
      </w:tr>
      <w:tr w:rsidR="000B5862" w:rsidRPr="005460F2" w14:paraId="2C6FB96E" w14:textId="77777777" w:rsidTr="00A27C4F">
        <w:trPr>
          <w:cantSplit/>
        </w:trPr>
        <w:tc>
          <w:tcPr>
            <w:tcW w:w="794" w:type="dxa"/>
          </w:tcPr>
          <w:p w14:paraId="0DFD24C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79A30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458351B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32BF2EA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45CB26EA" w14:textId="77777777" w:rsidTr="00A27C4F">
        <w:trPr>
          <w:cantSplit/>
        </w:trPr>
        <w:tc>
          <w:tcPr>
            <w:tcW w:w="794" w:type="dxa"/>
          </w:tcPr>
          <w:p w14:paraId="6C767B9D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87118A5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0587D2C0" w14:textId="77777777" w:rsidTr="00A27C4F">
        <w:trPr>
          <w:cantSplit/>
        </w:trPr>
        <w:tc>
          <w:tcPr>
            <w:tcW w:w="794" w:type="dxa"/>
            <w:vAlign w:val="center"/>
          </w:tcPr>
          <w:p w14:paraId="1DA0C8F5" w14:textId="2A61D205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C4A32B3" w14:textId="00A83D86" w:rsidR="000B5862" w:rsidRPr="005460F2" w:rsidRDefault="00D25412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کدام یک از موارد زیر برای کاهش خطرات حمل دستی بار توصیه می‌شود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D25412" w:rsidRPr="005460F2" w14:paraId="79DFC6B8" w14:textId="77777777" w:rsidTr="00A27C4F">
        <w:trPr>
          <w:cantSplit/>
        </w:trPr>
        <w:tc>
          <w:tcPr>
            <w:tcW w:w="794" w:type="dxa"/>
          </w:tcPr>
          <w:p w14:paraId="46ACBB6F" w14:textId="77777777" w:rsidR="00D25412" w:rsidRPr="005460F2" w:rsidRDefault="00D25412" w:rsidP="00D2541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9F6731" w14:textId="77777777" w:rsidR="00D25412" w:rsidRPr="005460F2" w:rsidRDefault="00D25412" w:rsidP="00D2541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D46A2C8" w14:textId="23AE24D2" w:rsidR="00D25412" w:rsidRPr="00D25412" w:rsidRDefault="00D25412" w:rsidP="00D254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25412">
              <w:rPr>
                <w:color w:val="EE0000"/>
                <w:rtl/>
              </w:rPr>
              <w:t xml:space="preserve"> استفاده از ابزارهای مکانیکی</w:t>
            </w:r>
          </w:p>
        </w:tc>
      </w:tr>
      <w:tr w:rsidR="00D25412" w:rsidRPr="005460F2" w14:paraId="659DAE87" w14:textId="77777777" w:rsidTr="00A27C4F">
        <w:trPr>
          <w:cantSplit/>
        </w:trPr>
        <w:tc>
          <w:tcPr>
            <w:tcW w:w="794" w:type="dxa"/>
          </w:tcPr>
          <w:p w14:paraId="18D7688C" w14:textId="77777777" w:rsidR="00D25412" w:rsidRPr="005460F2" w:rsidRDefault="00D25412" w:rsidP="00D2541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D28553" w14:textId="77777777" w:rsidR="00D25412" w:rsidRPr="005460F2" w:rsidRDefault="00D25412" w:rsidP="00D2541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51790D" w14:textId="6AC74F33" w:rsidR="00D25412" w:rsidRPr="005460F2" w:rsidRDefault="00D25412" w:rsidP="00D254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5487C">
              <w:rPr>
                <w:rtl/>
              </w:rPr>
              <w:t xml:space="preserve"> افزایش سرعت حمل بار</w:t>
            </w:r>
          </w:p>
        </w:tc>
      </w:tr>
      <w:tr w:rsidR="00D25412" w:rsidRPr="005460F2" w14:paraId="756D7567" w14:textId="77777777" w:rsidTr="00A27C4F">
        <w:trPr>
          <w:cantSplit/>
        </w:trPr>
        <w:tc>
          <w:tcPr>
            <w:tcW w:w="794" w:type="dxa"/>
          </w:tcPr>
          <w:p w14:paraId="6D3D63D5" w14:textId="77777777" w:rsidR="00D25412" w:rsidRPr="005460F2" w:rsidRDefault="00D25412" w:rsidP="00D2541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2BC6B5" w14:textId="77777777" w:rsidR="00D25412" w:rsidRPr="005460F2" w:rsidRDefault="00D25412" w:rsidP="00D2541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72EFFD" w14:textId="7B36393B" w:rsidR="00D25412" w:rsidRPr="005460F2" w:rsidRDefault="00D25412" w:rsidP="00D254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5487C">
              <w:rPr>
                <w:rtl/>
              </w:rPr>
              <w:t xml:space="preserve"> حمل بار در ارتفاع پایین</w:t>
            </w:r>
          </w:p>
        </w:tc>
      </w:tr>
      <w:tr w:rsidR="00D25412" w:rsidRPr="005460F2" w14:paraId="3723C337" w14:textId="77777777" w:rsidTr="00A27C4F">
        <w:trPr>
          <w:cantSplit/>
        </w:trPr>
        <w:tc>
          <w:tcPr>
            <w:tcW w:w="794" w:type="dxa"/>
          </w:tcPr>
          <w:p w14:paraId="033DEEFA" w14:textId="77777777" w:rsidR="00D25412" w:rsidRPr="005460F2" w:rsidRDefault="00D25412" w:rsidP="00D2541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05985A" w14:textId="77777777" w:rsidR="00D25412" w:rsidRPr="005460F2" w:rsidRDefault="00D25412" w:rsidP="00D2541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3B2A2FE" w14:textId="6A3E873D" w:rsidR="00D25412" w:rsidRPr="005460F2" w:rsidRDefault="00D25412" w:rsidP="00D254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5487C">
              <w:rPr>
                <w:rtl/>
              </w:rPr>
              <w:t xml:space="preserve"> عدم آموزش کارگران</w:t>
            </w:r>
          </w:p>
        </w:tc>
      </w:tr>
      <w:tr w:rsidR="000B5862" w:rsidRPr="005460F2" w14:paraId="3369F5CF" w14:textId="77777777" w:rsidTr="00A27C4F">
        <w:trPr>
          <w:cantSplit/>
        </w:trPr>
        <w:tc>
          <w:tcPr>
            <w:tcW w:w="794" w:type="dxa"/>
          </w:tcPr>
          <w:p w14:paraId="7204DFC2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08F9F5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6CC7378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FAF16D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02D9F0D5" w14:textId="77777777" w:rsidTr="00A27C4F">
        <w:trPr>
          <w:cantSplit/>
        </w:trPr>
        <w:tc>
          <w:tcPr>
            <w:tcW w:w="794" w:type="dxa"/>
          </w:tcPr>
          <w:p w14:paraId="2194884B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3D75B8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4BE1D789" w14:textId="77777777" w:rsidTr="00A27C4F">
        <w:trPr>
          <w:cantSplit/>
        </w:trPr>
        <w:tc>
          <w:tcPr>
            <w:tcW w:w="794" w:type="dxa"/>
            <w:vAlign w:val="center"/>
          </w:tcPr>
          <w:p w14:paraId="7DF8DED0" w14:textId="306F04B6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F88BDB0" w14:textId="0422424D" w:rsidR="000B5862" w:rsidRPr="005460F2" w:rsidRDefault="00D25412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پوسچر نامناسب در ایستگاه‌های کاری می‌تواند منجر به چه مشکلی شود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D25412" w:rsidRPr="005460F2" w14:paraId="781E52CF" w14:textId="77777777" w:rsidTr="00A27C4F">
        <w:trPr>
          <w:cantSplit/>
        </w:trPr>
        <w:tc>
          <w:tcPr>
            <w:tcW w:w="794" w:type="dxa"/>
          </w:tcPr>
          <w:p w14:paraId="3216915D" w14:textId="77777777" w:rsidR="00D25412" w:rsidRPr="005460F2" w:rsidRDefault="00D25412" w:rsidP="00D2541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D37A86" w14:textId="77777777" w:rsidR="00D25412" w:rsidRPr="005460F2" w:rsidRDefault="00D25412" w:rsidP="00D2541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102313" w14:textId="74976765" w:rsidR="00D25412" w:rsidRPr="005460F2" w:rsidRDefault="00D25412" w:rsidP="00D254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41495">
              <w:rPr>
                <w:rtl/>
              </w:rPr>
              <w:t>افزایش راندمان کار</w:t>
            </w:r>
          </w:p>
        </w:tc>
      </w:tr>
      <w:tr w:rsidR="00D25412" w:rsidRPr="005460F2" w14:paraId="6832A5E6" w14:textId="77777777" w:rsidTr="00A27C4F">
        <w:trPr>
          <w:cantSplit/>
        </w:trPr>
        <w:tc>
          <w:tcPr>
            <w:tcW w:w="794" w:type="dxa"/>
          </w:tcPr>
          <w:p w14:paraId="3E5BD745" w14:textId="77777777" w:rsidR="00D25412" w:rsidRPr="005460F2" w:rsidRDefault="00D25412" w:rsidP="00D2541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5E4682" w14:textId="77777777" w:rsidR="00D25412" w:rsidRPr="005460F2" w:rsidRDefault="00D25412" w:rsidP="00D2541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FC3DE45" w14:textId="6F667AB6" w:rsidR="00D25412" w:rsidRPr="005460F2" w:rsidRDefault="00D25412" w:rsidP="00D254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41495">
              <w:rPr>
                <w:rtl/>
              </w:rPr>
              <w:t xml:space="preserve"> کاهش اختلالات اسکلتی-عضلانی</w:t>
            </w:r>
          </w:p>
        </w:tc>
      </w:tr>
      <w:tr w:rsidR="00D25412" w:rsidRPr="005460F2" w14:paraId="4869C6A7" w14:textId="77777777" w:rsidTr="00A27C4F">
        <w:trPr>
          <w:cantSplit/>
        </w:trPr>
        <w:tc>
          <w:tcPr>
            <w:tcW w:w="794" w:type="dxa"/>
          </w:tcPr>
          <w:p w14:paraId="7A136887" w14:textId="77777777" w:rsidR="00D25412" w:rsidRPr="005460F2" w:rsidRDefault="00D25412" w:rsidP="00D2541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9E0C89" w14:textId="77777777" w:rsidR="00D25412" w:rsidRPr="005460F2" w:rsidRDefault="00D25412" w:rsidP="00D2541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B53C999" w14:textId="497E7D0C" w:rsidR="00D25412" w:rsidRPr="00D25412" w:rsidRDefault="00D25412" w:rsidP="00D254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25412">
              <w:rPr>
                <w:color w:val="EE0000"/>
                <w:rtl/>
              </w:rPr>
              <w:t xml:space="preserve"> افزایش فشار روی مفاصل</w:t>
            </w:r>
          </w:p>
        </w:tc>
      </w:tr>
      <w:tr w:rsidR="00D25412" w:rsidRPr="005460F2" w14:paraId="3512DF75" w14:textId="77777777" w:rsidTr="00A27C4F">
        <w:trPr>
          <w:cantSplit/>
        </w:trPr>
        <w:tc>
          <w:tcPr>
            <w:tcW w:w="794" w:type="dxa"/>
          </w:tcPr>
          <w:p w14:paraId="1CF6C6DE" w14:textId="77777777" w:rsidR="00D25412" w:rsidRPr="005460F2" w:rsidRDefault="00D25412" w:rsidP="00D2541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37F017" w14:textId="77777777" w:rsidR="00D25412" w:rsidRPr="005460F2" w:rsidRDefault="00D25412" w:rsidP="00D2541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7027A18" w14:textId="1490029D" w:rsidR="00D25412" w:rsidRPr="005460F2" w:rsidRDefault="00D25412" w:rsidP="00D254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41495">
              <w:rPr>
                <w:rtl/>
              </w:rPr>
              <w:t xml:space="preserve"> کاهش خستگی</w:t>
            </w:r>
          </w:p>
        </w:tc>
      </w:tr>
      <w:tr w:rsidR="000B5862" w:rsidRPr="005460F2" w14:paraId="3B8916F8" w14:textId="77777777" w:rsidTr="00A27C4F">
        <w:trPr>
          <w:cantSplit/>
        </w:trPr>
        <w:tc>
          <w:tcPr>
            <w:tcW w:w="794" w:type="dxa"/>
          </w:tcPr>
          <w:p w14:paraId="30136558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323B2A3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EC90A1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44F3536A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4C0566DE" w14:textId="77777777" w:rsidTr="00A27C4F">
        <w:trPr>
          <w:cantSplit/>
        </w:trPr>
        <w:tc>
          <w:tcPr>
            <w:tcW w:w="794" w:type="dxa"/>
          </w:tcPr>
          <w:p w14:paraId="1B9FD0CD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1A10DA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10147D0A" w14:textId="77777777" w:rsidTr="00A27C4F">
        <w:trPr>
          <w:cantSplit/>
        </w:trPr>
        <w:tc>
          <w:tcPr>
            <w:tcW w:w="794" w:type="dxa"/>
            <w:vAlign w:val="center"/>
          </w:tcPr>
          <w:p w14:paraId="06482D2A" w14:textId="1417EA3F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F967EC" w14:textId="61F45D13" w:rsidR="000B5862" w:rsidRPr="005460F2" w:rsidRDefault="009D79F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کدام یک از پوسچرهای زیر برای کارهای ایستاده مناسب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9D79F0" w:rsidRPr="005460F2" w14:paraId="79B0B1D7" w14:textId="77777777" w:rsidTr="00A27C4F">
        <w:trPr>
          <w:cantSplit/>
        </w:trPr>
        <w:tc>
          <w:tcPr>
            <w:tcW w:w="794" w:type="dxa"/>
          </w:tcPr>
          <w:p w14:paraId="7D0D93DD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EE7E13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4674AE3" w14:textId="5EB4DC80" w:rsidR="009D79F0" w:rsidRPr="005460F2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90514">
              <w:rPr>
                <w:rtl/>
              </w:rPr>
              <w:t>خم شدن به جلو بیش از ۶۰ درجه</w:t>
            </w:r>
          </w:p>
        </w:tc>
      </w:tr>
      <w:tr w:rsidR="009D79F0" w:rsidRPr="005460F2" w14:paraId="06C4BC0E" w14:textId="77777777" w:rsidTr="00A27C4F">
        <w:trPr>
          <w:cantSplit/>
        </w:trPr>
        <w:tc>
          <w:tcPr>
            <w:tcW w:w="794" w:type="dxa"/>
          </w:tcPr>
          <w:p w14:paraId="0AA37AF9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B14B4B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8A255DB" w14:textId="5B7C0559" w:rsidR="009D79F0" w:rsidRPr="005460F2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90514">
              <w:rPr>
                <w:rtl/>
              </w:rPr>
              <w:t xml:space="preserve"> ایستادن با زانوهای قفل‌شده</w:t>
            </w:r>
          </w:p>
        </w:tc>
      </w:tr>
      <w:tr w:rsidR="009D79F0" w:rsidRPr="005460F2" w14:paraId="05EB56EF" w14:textId="77777777" w:rsidTr="00A27C4F">
        <w:trPr>
          <w:cantSplit/>
        </w:trPr>
        <w:tc>
          <w:tcPr>
            <w:tcW w:w="794" w:type="dxa"/>
          </w:tcPr>
          <w:p w14:paraId="446F248D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DA094A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A35472" w14:textId="3FE601EC" w:rsidR="009D79F0" w:rsidRPr="009D79F0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9D79F0">
              <w:rPr>
                <w:color w:val="EE0000"/>
                <w:rtl/>
              </w:rPr>
              <w:t xml:space="preserve"> توزیع وزن بدن روی هر دو پا</w:t>
            </w:r>
          </w:p>
        </w:tc>
      </w:tr>
      <w:tr w:rsidR="009D79F0" w:rsidRPr="005460F2" w14:paraId="080E8C4A" w14:textId="77777777" w:rsidTr="00A27C4F">
        <w:trPr>
          <w:cantSplit/>
        </w:trPr>
        <w:tc>
          <w:tcPr>
            <w:tcW w:w="794" w:type="dxa"/>
          </w:tcPr>
          <w:p w14:paraId="3072C72C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4FAD3D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B5D73A" w14:textId="75E4855C" w:rsidR="009D79F0" w:rsidRPr="005460F2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90514">
              <w:rPr>
                <w:rtl/>
              </w:rPr>
              <w:t xml:space="preserve"> چرخش مداوم تنه</w:t>
            </w:r>
          </w:p>
        </w:tc>
      </w:tr>
      <w:tr w:rsidR="000B5862" w:rsidRPr="005460F2" w14:paraId="332C5BCE" w14:textId="77777777" w:rsidTr="00A27C4F">
        <w:trPr>
          <w:cantSplit/>
        </w:trPr>
        <w:tc>
          <w:tcPr>
            <w:tcW w:w="794" w:type="dxa"/>
          </w:tcPr>
          <w:p w14:paraId="3128998C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D975F3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13BE0A" w14:textId="33BE03AD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49890773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3B0A1A9D" w14:textId="77777777" w:rsidTr="00A27C4F">
        <w:trPr>
          <w:cantSplit/>
        </w:trPr>
        <w:tc>
          <w:tcPr>
            <w:tcW w:w="794" w:type="dxa"/>
          </w:tcPr>
          <w:p w14:paraId="416563D7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B40AAA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3B9C53C1" w14:textId="77777777" w:rsidTr="00A27C4F">
        <w:trPr>
          <w:cantSplit/>
        </w:trPr>
        <w:tc>
          <w:tcPr>
            <w:tcW w:w="794" w:type="dxa"/>
            <w:vAlign w:val="center"/>
          </w:tcPr>
          <w:p w14:paraId="0DABC05F" w14:textId="456524AA" w:rsidR="000B5862" w:rsidRPr="005460F2" w:rsidRDefault="000B5862" w:rsidP="004C22B3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FFACFE" w14:textId="17C44284" w:rsidR="000B5862" w:rsidRPr="005460F2" w:rsidRDefault="009D79F0" w:rsidP="009D79F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در روش</w:t>
            </w:r>
            <w:r w:rsidRPr="00AB2E6B">
              <w:rPr>
                <w:b/>
              </w:rPr>
              <w:t xml:space="preserve"> RULA</w:t>
            </w:r>
            <w:r w:rsidRPr="00AB2E6B">
              <w:rPr>
                <w:b/>
                <w:rtl/>
              </w:rPr>
              <w:t>، امتیاز نهایی ۷ نشان‌دهنده چه سطحی از خطر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9D79F0" w:rsidRPr="005460F2" w14:paraId="6A4B39F8" w14:textId="77777777" w:rsidTr="00A27C4F">
        <w:trPr>
          <w:cantSplit/>
        </w:trPr>
        <w:tc>
          <w:tcPr>
            <w:tcW w:w="794" w:type="dxa"/>
          </w:tcPr>
          <w:p w14:paraId="7745F7E4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43CB6E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DE0207E" w14:textId="69A46B27" w:rsidR="009D79F0" w:rsidRPr="005460F2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2688B">
              <w:rPr>
                <w:rtl/>
              </w:rPr>
              <w:t>خطر پایین</w:t>
            </w:r>
          </w:p>
        </w:tc>
      </w:tr>
      <w:tr w:rsidR="009D79F0" w:rsidRPr="005460F2" w14:paraId="13BC8846" w14:textId="77777777" w:rsidTr="00A27C4F">
        <w:trPr>
          <w:cantSplit/>
        </w:trPr>
        <w:tc>
          <w:tcPr>
            <w:tcW w:w="794" w:type="dxa"/>
          </w:tcPr>
          <w:p w14:paraId="62FBC1C6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45AB3C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EC7029F" w14:textId="63AF955A" w:rsidR="009D79F0" w:rsidRPr="005460F2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2688B">
              <w:rPr>
                <w:rtl/>
              </w:rPr>
              <w:t xml:space="preserve"> خطر متوسط</w:t>
            </w:r>
          </w:p>
        </w:tc>
      </w:tr>
      <w:tr w:rsidR="009D79F0" w:rsidRPr="005460F2" w14:paraId="0502A64F" w14:textId="77777777" w:rsidTr="00A27C4F">
        <w:trPr>
          <w:cantSplit/>
        </w:trPr>
        <w:tc>
          <w:tcPr>
            <w:tcW w:w="794" w:type="dxa"/>
          </w:tcPr>
          <w:p w14:paraId="42C4983B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10EF1F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B22A04" w14:textId="620183E5" w:rsidR="009D79F0" w:rsidRPr="005460F2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2688B">
              <w:rPr>
                <w:rtl/>
              </w:rPr>
              <w:t xml:space="preserve"> خطر بالا</w:t>
            </w:r>
          </w:p>
        </w:tc>
      </w:tr>
      <w:tr w:rsidR="009D79F0" w:rsidRPr="005460F2" w14:paraId="77B33C20" w14:textId="77777777" w:rsidTr="00A27C4F">
        <w:trPr>
          <w:cantSplit/>
        </w:trPr>
        <w:tc>
          <w:tcPr>
            <w:tcW w:w="794" w:type="dxa"/>
          </w:tcPr>
          <w:p w14:paraId="51B2E9C8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BF89A0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A0FB582" w14:textId="6F2DDF1A" w:rsidR="009D79F0" w:rsidRPr="009D79F0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9D79F0">
              <w:rPr>
                <w:color w:val="EE0000"/>
                <w:rtl/>
              </w:rPr>
              <w:t xml:space="preserve"> نیاز به اقدام فوری</w:t>
            </w:r>
          </w:p>
        </w:tc>
      </w:tr>
      <w:tr w:rsidR="000B5862" w:rsidRPr="005460F2" w14:paraId="1D61D8AE" w14:textId="77777777" w:rsidTr="00A27C4F">
        <w:trPr>
          <w:cantSplit/>
        </w:trPr>
        <w:tc>
          <w:tcPr>
            <w:tcW w:w="794" w:type="dxa"/>
          </w:tcPr>
          <w:p w14:paraId="32169A27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248DD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D7E4D3A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7A13C4C1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23684289" w14:textId="77777777" w:rsidTr="00A27C4F">
        <w:trPr>
          <w:cantSplit/>
        </w:trPr>
        <w:tc>
          <w:tcPr>
            <w:tcW w:w="794" w:type="dxa"/>
          </w:tcPr>
          <w:p w14:paraId="4A9E39EF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21668F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681E346F" w14:textId="77777777" w:rsidTr="00A27C4F">
        <w:trPr>
          <w:cantSplit/>
        </w:trPr>
        <w:tc>
          <w:tcPr>
            <w:tcW w:w="794" w:type="dxa"/>
            <w:vAlign w:val="center"/>
          </w:tcPr>
          <w:p w14:paraId="71CD394A" w14:textId="4474BC1F" w:rsidR="000B5862" w:rsidRPr="005460F2" w:rsidRDefault="000B5862" w:rsidP="001A15C8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1BBC93" w14:textId="49C12F85" w:rsidR="000B5862" w:rsidRPr="005460F2" w:rsidRDefault="009D79F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کدام یک از عوامل زیر در روش</w:t>
            </w:r>
            <w:r w:rsidRPr="00AB2E6B">
              <w:rPr>
                <w:b/>
              </w:rPr>
              <w:t xml:space="preserve"> REBA </w:t>
            </w:r>
            <w:r w:rsidRPr="00AB2E6B">
              <w:rPr>
                <w:b/>
                <w:rtl/>
              </w:rPr>
              <w:t>ارزیابی می‌شود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9D79F0" w:rsidRPr="005460F2" w14:paraId="583BF3BD" w14:textId="77777777" w:rsidTr="00A27C4F">
        <w:trPr>
          <w:cantSplit/>
        </w:trPr>
        <w:tc>
          <w:tcPr>
            <w:tcW w:w="794" w:type="dxa"/>
          </w:tcPr>
          <w:p w14:paraId="69CE68C7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968E0F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D4A146" w14:textId="4BE22C1B" w:rsidR="009D79F0" w:rsidRPr="009D79F0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9D79F0">
              <w:rPr>
                <w:color w:val="EE0000"/>
                <w:rtl/>
              </w:rPr>
              <w:t>وضعیت پاها</w:t>
            </w:r>
          </w:p>
        </w:tc>
      </w:tr>
      <w:tr w:rsidR="009D79F0" w:rsidRPr="005460F2" w14:paraId="3E95B502" w14:textId="77777777" w:rsidTr="00A27C4F">
        <w:trPr>
          <w:cantSplit/>
        </w:trPr>
        <w:tc>
          <w:tcPr>
            <w:tcW w:w="794" w:type="dxa"/>
          </w:tcPr>
          <w:p w14:paraId="0F02766D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85E220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40DE1C" w14:textId="3EC2E133" w:rsidR="009D79F0" w:rsidRPr="005460F2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D28A6">
              <w:rPr>
                <w:rtl/>
              </w:rPr>
              <w:t xml:space="preserve"> دمای محیط</w:t>
            </w:r>
          </w:p>
        </w:tc>
      </w:tr>
      <w:tr w:rsidR="009D79F0" w:rsidRPr="005460F2" w14:paraId="062B7EE9" w14:textId="77777777" w:rsidTr="00A27C4F">
        <w:trPr>
          <w:cantSplit/>
        </w:trPr>
        <w:tc>
          <w:tcPr>
            <w:tcW w:w="794" w:type="dxa"/>
          </w:tcPr>
          <w:p w14:paraId="104DE998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0713DC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9195C5" w14:textId="55462FC0" w:rsidR="009D79F0" w:rsidRPr="005460F2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D28A6">
              <w:rPr>
                <w:rtl/>
              </w:rPr>
              <w:t xml:space="preserve"> رنگ ابزارها</w:t>
            </w:r>
          </w:p>
        </w:tc>
      </w:tr>
      <w:tr w:rsidR="009D79F0" w:rsidRPr="005460F2" w14:paraId="26F1283A" w14:textId="77777777" w:rsidTr="00A27C4F">
        <w:trPr>
          <w:cantSplit/>
        </w:trPr>
        <w:tc>
          <w:tcPr>
            <w:tcW w:w="794" w:type="dxa"/>
          </w:tcPr>
          <w:p w14:paraId="4DB06A0A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E0E0B9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519B993" w14:textId="004D72A1" w:rsidR="009D79F0" w:rsidRPr="005460F2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D28A6">
              <w:rPr>
                <w:rtl/>
              </w:rPr>
              <w:t xml:space="preserve"> سابقه کارگر</w:t>
            </w:r>
          </w:p>
        </w:tc>
      </w:tr>
      <w:tr w:rsidR="000B5862" w:rsidRPr="005460F2" w14:paraId="46E84B7A" w14:textId="77777777" w:rsidTr="00A27C4F">
        <w:trPr>
          <w:cantSplit/>
        </w:trPr>
        <w:tc>
          <w:tcPr>
            <w:tcW w:w="794" w:type="dxa"/>
          </w:tcPr>
          <w:p w14:paraId="0CA0FB29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6D00F51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F1BDA9A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32E5CDF3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7495B5E3" w14:textId="77777777" w:rsidTr="00A27C4F">
        <w:trPr>
          <w:cantSplit/>
        </w:trPr>
        <w:tc>
          <w:tcPr>
            <w:tcW w:w="794" w:type="dxa"/>
          </w:tcPr>
          <w:p w14:paraId="6B1380E5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44B30C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300C8CDC" w14:textId="77777777" w:rsidTr="00A27C4F">
        <w:trPr>
          <w:cantSplit/>
        </w:trPr>
        <w:tc>
          <w:tcPr>
            <w:tcW w:w="794" w:type="dxa"/>
            <w:vAlign w:val="center"/>
          </w:tcPr>
          <w:p w14:paraId="2E6FC033" w14:textId="3CB71B42" w:rsidR="000B5862" w:rsidRPr="005460F2" w:rsidRDefault="000B5862" w:rsidP="001A15C8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2D2C63" w14:textId="2DAE5418" w:rsidR="000B5862" w:rsidRPr="005460F2" w:rsidRDefault="009D79F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در ایستگاه‌های کاری، تغییر متناوب بین وضعیت نشسته و ایستاده چه فایده‌ای دارد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9D79F0" w:rsidRPr="005460F2" w14:paraId="7311007B" w14:textId="77777777" w:rsidTr="00A27C4F">
        <w:trPr>
          <w:cantSplit/>
        </w:trPr>
        <w:tc>
          <w:tcPr>
            <w:tcW w:w="794" w:type="dxa"/>
          </w:tcPr>
          <w:p w14:paraId="6C84A4EB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B7B2C6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5222E2" w14:textId="1FAA2148" w:rsidR="009D79F0" w:rsidRPr="005460F2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7554F">
              <w:rPr>
                <w:rtl/>
              </w:rPr>
              <w:t>افزایش خستگی</w:t>
            </w:r>
          </w:p>
        </w:tc>
      </w:tr>
      <w:tr w:rsidR="009D79F0" w:rsidRPr="005460F2" w14:paraId="2401303E" w14:textId="77777777" w:rsidTr="00A27C4F">
        <w:trPr>
          <w:cantSplit/>
        </w:trPr>
        <w:tc>
          <w:tcPr>
            <w:tcW w:w="794" w:type="dxa"/>
          </w:tcPr>
          <w:p w14:paraId="6E4C5A5A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332FA7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0B7BE03" w14:textId="5CCB9B4D" w:rsidR="009D79F0" w:rsidRPr="009D79F0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9D79F0">
              <w:rPr>
                <w:color w:val="EE0000"/>
                <w:rtl/>
              </w:rPr>
              <w:t xml:space="preserve"> کاهش فشار روی ستون فقرات</w:t>
            </w:r>
          </w:p>
        </w:tc>
      </w:tr>
      <w:tr w:rsidR="009D79F0" w:rsidRPr="005460F2" w14:paraId="0E098864" w14:textId="77777777" w:rsidTr="00A27C4F">
        <w:trPr>
          <w:cantSplit/>
        </w:trPr>
        <w:tc>
          <w:tcPr>
            <w:tcW w:w="794" w:type="dxa"/>
          </w:tcPr>
          <w:p w14:paraId="5CA47902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C31B28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F58C05" w14:textId="0A11B224" w:rsidR="009D79F0" w:rsidRPr="005460F2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7554F">
              <w:rPr>
                <w:rtl/>
              </w:rPr>
              <w:t xml:space="preserve"> کاهش تحرک</w:t>
            </w:r>
          </w:p>
        </w:tc>
      </w:tr>
      <w:tr w:rsidR="009D79F0" w:rsidRPr="005460F2" w14:paraId="2676471B" w14:textId="77777777" w:rsidTr="00A27C4F">
        <w:trPr>
          <w:cantSplit/>
        </w:trPr>
        <w:tc>
          <w:tcPr>
            <w:tcW w:w="794" w:type="dxa"/>
          </w:tcPr>
          <w:p w14:paraId="1EC21F60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3A5E73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2461A93" w14:textId="6773C92B" w:rsidR="009D79F0" w:rsidRPr="005460F2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7554F">
              <w:rPr>
                <w:rtl/>
              </w:rPr>
              <w:t xml:space="preserve"> افزایش خطر آسیب</w:t>
            </w:r>
          </w:p>
        </w:tc>
      </w:tr>
      <w:tr w:rsidR="000B5862" w:rsidRPr="005460F2" w14:paraId="75548AF6" w14:textId="77777777" w:rsidTr="00A27C4F">
        <w:trPr>
          <w:cantSplit/>
        </w:trPr>
        <w:tc>
          <w:tcPr>
            <w:tcW w:w="794" w:type="dxa"/>
          </w:tcPr>
          <w:p w14:paraId="22929826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E3AC43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464009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F7BF660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2310B97D" w14:textId="77777777" w:rsidTr="00A27C4F">
        <w:trPr>
          <w:cantSplit/>
        </w:trPr>
        <w:tc>
          <w:tcPr>
            <w:tcW w:w="794" w:type="dxa"/>
          </w:tcPr>
          <w:p w14:paraId="0D04021D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D1C21D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3D0340BE" w14:textId="77777777" w:rsidTr="00A27C4F">
        <w:trPr>
          <w:cantSplit/>
        </w:trPr>
        <w:tc>
          <w:tcPr>
            <w:tcW w:w="794" w:type="dxa"/>
            <w:vAlign w:val="center"/>
          </w:tcPr>
          <w:p w14:paraId="53A8BA10" w14:textId="1F2D1165" w:rsidR="000B5862" w:rsidRPr="005460F2" w:rsidRDefault="000B5862" w:rsidP="001A15C8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AF6E6DC" w14:textId="54E1B5DF" w:rsidR="000B5862" w:rsidRPr="005460F2" w:rsidRDefault="009D79F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دمای مناسب برای محیط کار اداری معمولاً چقدر است؟</w:t>
            </w:r>
          </w:p>
        </w:tc>
      </w:tr>
      <w:tr w:rsidR="009D79F0" w:rsidRPr="005460F2" w14:paraId="3560A722" w14:textId="77777777" w:rsidTr="00A27C4F">
        <w:trPr>
          <w:cantSplit/>
        </w:trPr>
        <w:tc>
          <w:tcPr>
            <w:tcW w:w="794" w:type="dxa"/>
          </w:tcPr>
          <w:p w14:paraId="40D7830E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CB753F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5DBE76" w14:textId="0EBDBC80" w:rsidR="009D79F0" w:rsidRPr="005460F2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3018D">
              <w:rPr>
                <w:rtl/>
              </w:rPr>
              <w:t>۱۰-۱۵ درجه سانتی‌گراد</w:t>
            </w:r>
          </w:p>
        </w:tc>
      </w:tr>
      <w:tr w:rsidR="009D79F0" w:rsidRPr="005460F2" w14:paraId="2785E5E9" w14:textId="77777777" w:rsidTr="00A27C4F">
        <w:trPr>
          <w:cantSplit/>
        </w:trPr>
        <w:tc>
          <w:tcPr>
            <w:tcW w:w="794" w:type="dxa"/>
          </w:tcPr>
          <w:p w14:paraId="57F89D44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B61257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EEA8F3D" w14:textId="1FF534A6" w:rsidR="009D79F0" w:rsidRPr="009D79F0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9D79F0">
              <w:rPr>
                <w:color w:val="EE0000"/>
                <w:rtl/>
              </w:rPr>
              <w:t xml:space="preserve"> ۲۰-۲۴ درجه سانتی‌گراد</w:t>
            </w:r>
          </w:p>
        </w:tc>
      </w:tr>
      <w:tr w:rsidR="009D79F0" w:rsidRPr="005460F2" w14:paraId="13A88D17" w14:textId="77777777" w:rsidTr="00A27C4F">
        <w:trPr>
          <w:cantSplit/>
        </w:trPr>
        <w:tc>
          <w:tcPr>
            <w:tcW w:w="794" w:type="dxa"/>
          </w:tcPr>
          <w:p w14:paraId="56D1F1D0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368E0E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AF49296" w14:textId="1CF175FC" w:rsidR="009D79F0" w:rsidRPr="005460F2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3018D">
              <w:rPr>
                <w:rtl/>
              </w:rPr>
              <w:t xml:space="preserve"> ۳۰-۳۵ درجه سانتی‌گراد</w:t>
            </w:r>
          </w:p>
        </w:tc>
      </w:tr>
      <w:tr w:rsidR="009D79F0" w:rsidRPr="005460F2" w14:paraId="0336CB8D" w14:textId="77777777" w:rsidTr="00A27C4F">
        <w:trPr>
          <w:cantSplit/>
        </w:trPr>
        <w:tc>
          <w:tcPr>
            <w:tcW w:w="794" w:type="dxa"/>
          </w:tcPr>
          <w:p w14:paraId="443963ED" w14:textId="77777777" w:rsidR="009D79F0" w:rsidRPr="005460F2" w:rsidRDefault="009D79F0" w:rsidP="009D79F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BB5A41" w14:textId="77777777" w:rsidR="009D79F0" w:rsidRPr="005460F2" w:rsidRDefault="009D79F0" w:rsidP="009D79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68263AD" w14:textId="7648086E" w:rsidR="009D79F0" w:rsidRPr="005460F2" w:rsidRDefault="009D79F0" w:rsidP="009D79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3018D">
              <w:rPr>
                <w:rtl/>
              </w:rPr>
              <w:t xml:space="preserve"> ۴۰-۴۵ درجه سانتی‌گراد</w:t>
            </w:r>
          </w:p>
        </w:tc>
      </w:tr>
      <w:tr w:rsidR="000B5862" w:rsidRPr="005460F2" w14:paraId="24A67C8E" w14:textId="77777777" w:rsidTr="00A27C4F">
        <w:trPr>
          <w:cantSplit/>
        </w:trPr>
        <w:tc>
          <w:tcPr>
            <w:tcW w:w="794" w:type="dxa"/>
          </w:tcPr>
          <w:p w14:paraId="682BA2A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0CF1D5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748C040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384E2711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6C8CD98D" w14:textId="77777777" w:rsidTr="00A27C4F">
        <w:trPr>
          <w:cantSplit/>
        </w:trPr>
        <w:tc>
          <w:tcPr>
            <w:tcW w:w="794" w:type="dxa"/>
          </w:tcPr>
          <w:p w14:paraId="5378DCFD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C2A6FB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22799C5A" w14:textId="77777777" w:rsidTr="00A27C4F">
        <w:trPr>
          <w:cantSplit/>
        </w:trPr>
        <w:tc>
          <w:tcPr>
            <w:tcW w:w="794" w:type="dxa"/>
            <w:vAlign w:val="center"/>
          </w:tcPr>
          <w:p w14:paraId="7282E56A" w14:textId="4E9136E7" w:rsidR="000B5862" w:rsidRPr="005460F2" w:rsidRDefault="000B5862" w:rsidP="001A15C8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2A802A1" w14:textId="4100771F" w:rsidR="000B5862" w:rsidRPr="005460F2" w:rsidRDefault="009D79F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کدام یک از موارد زیر از تأثیرات ارتعاش بر بدن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EA2E3B" w:rsidRPr="005460F2" w14:paraId="08B11D33" w14:textId="77777777" w:rsidTr="00A27C4F">
        <w:trPr>
          <w:cantSplit/>
        </w:trPr>
        <w:tc>
          <w:tcPr>
            <w:tcW w:w="794" w:type="dxa"/>
          </w:tcPr>
          <w:p w14:paraId="2E6FF593" w14:textId="77777777" w:rsidR="00EA2E3B" w:rsidRPr="005460F2" w:rsidRDefault="00EA2E3B" w:rsidP="00EA2E3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2CC9D1" w14:textId="77777777" w:rsidR="00EA2E3B" w:rsidRPr="005460F2" w:rsidRDefault="00EA2E3B" w:rsidP="00EA2E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947205C" w14:textId="2736883C" w:rsidR="00EA2E3B" w:rsidRPr="005460F2" w:rsidRDefault="00EA2E3B" w:rsidP="00EA2E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0756">
              <w:rPr>
                <w:rtl/>
              </w:rPr>
              <w:t>کاهش خستگی</w:t>
            </w:r>
          </w:p>
        </w:tc>
      </w:tr>
      <w:tr w:rsidR="00EA2E3B" w:rsidRPr="005460F2" w14:paraId="35D0CDF3" w14:textId="77777777" w:rsidTr="00A27C4F">
        <w:trPr>
          <w:cantSplit/>
        </w:trPr>
        <w:tc>
          <w:tcPr>
            <w:tcW w:w="794" w:type="dxa"/>
          </w:tcPr>
          <w:p w14:paraId="0DB9F4B6" w14:textId="77777777" w:rsidR="00EA2E3B" w:rsidRPr="005460F2" w:rsidRDefault="00EA2E3B" w:rsidP="00EA2E3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EDB306" w14:textId="77777777" w:rsidR="00EA2E3B" w:rsidRPr="005460F2" w:rsidRDefault="00EA2E3B" w:rsidP="00EA2E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6F9BCE8" w14:textId="72153ECF" w:rsidR="00EA2E3B" w:rsidRPr="005460F2" w:rsidRDefault="00EA2E3B" w:rsidP="00EA2E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0756">
              <w:rPr>
                <w:rtl/>
              </w:rPr>
              <w:t xml:space="preserve"> افزایش گردش خون</w:t>
            </w:r>
          </w:p>
        </w:tc>
      </w:tr>
      <w:tr w:rsidR="00EA2E3B" w:rsidRPr="005460F2" w14:paraId="1D399844" w14:textId="77777777" w:rsidTr="00A27C4F">
        <w:trPr>
          <w:cantSplit/>
        </w:trPr>
        <w:tc>
          <w:tcPr>
            <w:tcW w:w="794" w:type="dxa"/>
          </w:tcPr>
          <w:p w14:paraId="2679A990" w14:textId="77777777" w:rsidR="00EA2E3B" w:rsidRPr="005460F2" w:rsidRDefault="00EA2E3B" w:rsidP="00EA2E3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6ABB54" w14:textId="77777777" w:rsidR="00EA2E3B" w:rsidRPr="005460F2" w:rsidRDefault="00EA2E3B" w:rsidP="00EA2E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DA139F8" w14:textId="3417834F" w:rsidR="00EA2E3B" w:rsidRPr="00EA2E3B" w:rsidRDefault="00EA2E3B" w:rsidP="00EA2E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A2E3B">
              <w:rPr>
                <w:color w:val="EE0000"/>
                <w:rtl/>
              </w:rPr>
              <w:t xml:space="preserve"> آسیب به مفاصل و عروق</w:t>
            </w:r>
          </w:p>
        </w:tc>
      </w:tr>
      <w:tr w:rsidR="00EA2E3B" w:rsidRPr="005460F2" w14:paraId="694DA5EF" w14:textId="77777777" w:rsidTr="00A27C4F">
        <w:trPr>
          <w:cantSplit/>
        </w:trPr>
        <w:tc>
          <w:tcPr>
            <w:tcW w:w="794" w:type="dxa"/>
          </w:tcPr>
          <w:p w14:paraId="459332E2" w14:textId="77777777" w:rsidR="00EA2E3B" w:rsidRPr="005460F2" w:rsidRDefault="00EA2E3B" w:rsidP="00EA2E3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13DB33" w14:textId="77777777" w:rsidR="00EA2E3B" w:rsidRPr="005460F2" w:rsidRDefault="00EA2E3B" w:rsidP="00EA2E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3CCF7DE" w14:textId="05154E23" w:rsidR="00EA2E3B" w:rsidRPr="005460F2" w:rsidRDefault="00EA2E3B" w:rsidP="00EA2E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0756">
              <w:rPr>
                <w:rtl/>
              </w:rPr>
              <w:t xml:space="preserve"> بهبود عملکرد عضلات</w:t>
            </w:r>
          </w:p>
        </w:tc>
      </w:tr>
      <w:tr w:rsidR="000B5862" w:rsidRPr="005460F2" w14:paraId="778B9789" w14:textId="77777777" w:rsidTr="00A27C4F">
        <w:trPr>
          <w:cantSplit/>
        </w:trPr>
        <w:tc>
          <w:tcPr>
            <w:tcW w:w="794" w:type="dxa"/>
          </w:tcPr>
          <w:p w14:paraId="62E3BB0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58C043E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B2D49E6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03484A2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0F4C2FE8" w14:textId="77777777" w:rsidTr="00A27C4F">
        <w:trPr>
          <w:cantSplit/>
        </w:trPr>
        <w:tc>
          <w:tcPr>
            <w:tcW w:w="794" w:type="dxa"/>
          </w:tcPr>
          <w:p w14:paraId="2099D654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8C02B5B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4F9F1D3B" w14:textId="77777777" w:rsidTr="00A27C4F">
        <w:trPr>
          <w:cantSplit/>
        </w:trPr>
        <w:tc>
          <w:tcPr>
            <w:tcW w:w="794" w:type="dxa"/>
            <w:vAlign w:val="center"/>
          </w:tcPr>
          <w:p w14:paraId="78D695B2" w14:textId="09C016F7" w:rsidR="000B5862" w:rsidRPr="005460F2" w:rsidRDefault="000B5862" w:rsidP="001A15C8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39B344" w14:textId="1BC957B5" w:rsidR="000B5862" w:rsidRPr="005460F2" w:rsidRDefault="00EA2E3B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رطوبت بسیار کم در محیط کار می‌تواند باعث چه مشکلی شود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EA2E3B" w:rsidRPr="005460F2" w14:paraId="2A23CBBE" w14:textId="77777777" w:rsidTr="00A27C4F">
        <w:trPr>
          <w:cantSplit/>
        </w:trPr>
        <w:tc>
          <w:tcPr>
            <w:tcW w:w="794" w:type="dxa"/>
          </w:tcPr>
          <w:p w14:paraId="26313EFF" w14:textId="77777777" w:rsidR="00EA2E3B" w:rsidRPr="005460F2" w:rsidRDefault="00EA2E3B" w:rsidP="00EA2E3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4A78F4" w14:textId="77777777" w:rsidR="00EA2E3B" w:rsidRPr="005460F2" w:rsidRDefault="00EA2E3B" w:rsidP="00EA2E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60F0AF3" w14:textId="6D623E49" w:rsidR="00EA2E3B" w:rsidRPr="00EA2E3B" w:rsidRDefault="00EA2E3B" w:rsidP="00EA2E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A2E3B">
              <w:rPr>
                <w:color w:val="EE0000"/>
                <w:rtl/>
              </w:rPr>
              <w:t>خشکی پوست و چشم</w:t>
            </w:r>
          </w:p>
        </w:tc>
      </w:tr>
      <w:tr w:rsidR="00EA2E3B" w:rsidRPr="005460F2" w14:paraId="7ED11D4D" w14:textId="77777777" w:rsidTr="00A27C4F">
        <w:trPr>
          <w:cantSplit/>
        </w:trPr>
        <w:tc>
          <w:tcPr>
            <w:tcW w:w="794" w:type="dxa"/>
          </w:tcPr>
          <w:p w14:paraId="3A4C0C18" w14:textId="77777777" w:rsidR="00EA2E3B" w:rsidRPr="005460F2" w:rsidRDefault="00EA2E3B" w:rsidP="00EA2E3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78C6EB" w14:textId="77777777" w:rsidR="00EA2E3B" w:rsidRPr="005460F2" w:rsidRDefault="00EA2E3B" w:rsidP="00EA2E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73E2D0" w14:textId="6CFC78AB" w:rsidR="00EA2E3B" w:rsidRPr="005460F2" w:rsidRDefault="00EA2E3B" w:rsidP="00EA2E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53FF1">
              <w:rPr>
                <w:rtl/>
              </w:rPr>
              <w:t xml:space="preserve"> افزایش رطوبت بدن</w:t>
            </w:r>
          </w:p>
        </w:tc>
      </w:tr>
      <w:tr w:rsidR="00EA2E3B" w:rsidRPr="005460F2" w14:paraId="3806A83D" w14:textId="77777777" w:rsidTr="00A27C4F">
        <w:trPr>
          <w:cantSplit/>
        </w:trPr>
        <w:tc>
          <w:tcPr>
            <w:tcW w:w="794" w:type="dxa"/>
          </w:tcPr>
          <w:p w14:paraId="375E07B6" w14:textId="77777777" w:rsidR="00EA2E3B" w:rsidRPr="005460F2" w:rsidRDefault="00EA2E3B" w:rsidP="00EA2E3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5AAAF5" w14:textId="77777777" w:rsidR="00EA2E3B" w:rsidRPr="005460F2" w:rsidRDefault="00EA2E3B" w:rsidP="00EA2E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5D4AAE" w14:textId="2CAE2598" w:rsidR="00EA2E3B" w:rsidRPr="005460F2" w:rsidRDefault="00EA2E3B" w:rsidP="00EA2E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53FF1">
              <w:rPr>
                <w:rtl/>
              </w:rPr>
              <w:t xml:space="preserve"> کاهش دمای محیط</w:t>
            </w:r>
          </w:p>
        </w:tc>
      </w:tr>
      <w:tr w:rsidR="00EA2E3B" w:rsidRPr="005460F2" w14:paraId="51E0AA1E" w14:textId="77777777" w:rsidTr="00A27C4F">
        <w:trPr>
          <w:cantSplit/>
        </w:trPr>
        <w:tc>
          <w:tcPr>
            <w:tcW w:w="794" w:type="dxa"/>
          </w:tcPr>
          <w:p w14:paraId="7270FA62" w14:textId="77777777" w:rsidR="00EA2E3B" w:rsidRPr="005460F2" w:rsidRDefault="00EA2E3B" w:rsidP="00EA2E3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4273B7" w14:textId="77777777" w:rsidR="00EA2E3B" w:rsidRPr="005460F2" w:rsidRDefault="00EA2E3B" w:rsidP="00EA2E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5E25E5" w14:textId="2FE4FA3B" w:rsidR="00EA2E3B" w:rsidRPr="005460F2" w:rsidRDefault="00EA2E3B" w:rsidP="00EA2E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53FF1">
              <w:rPr>
                <w:rtl/>
              </w:rPr>
              <w:t xml:space="preserve"> افزایش تمرکز</w:t>
            </w:r>
          </w:p>
        </w:tc>
      </w:tr>
      <w:tr w:rsidR="000B5862" w:rsidRPr="005460F2" w14:paraId="50196DE0" w14:textId="77777777" w:rsidTr="00A27C4F">
        <w:trPr>
          <w:cantSplit/>
        </w:trPr>
        <w:tc>
          <w:tcPr>
            <w:tcW w:w="794" w:type="dxa"/>
          </w:tcPr>
          <w:p w14:paraId="32EB1844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00EBA9B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B164674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D6B787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2194A407" w14:textId="77777777" w:rsidTr="00A27C4F">
        <w:trPr>
          <w:cantSplit/>
        </w:trPr>
        <w:tc>
          <w:tcPr>
            <w:tcW w:w="794" w:type="dxa"/>
          </w:tcPr>
          <w:p w14:paraId="63356C80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3904ADC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43A44BD4" w14:textId="77777777" w:rsidTr="00A27C4F">
        <w:trPr>
          <w:cantSplit/>
        </w:trPr>
        <w:tc>
          <w:tcPr>
            <w:tcW w:w="794" w:type="dxa"/>
            <w:vAlign w:val="center"/>
          </w:tcPr>
          <w:p w14:paraId="5E656CAB" w14:textId="261CF69B" w:rsidR="000B5862" w:rsidRPr="005460F2" w:rsidRDefault="000B5862" w:rsidP="001A15C8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406CAF0" w14:textId="72DEBD85" w:rsidR="000B5862" w:rsidRPr="005460F2" w:rsidRDefault="00EA2E3B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کدام یک از موارد زیر برای کاهش سروصدا در محیط کار مناسب است؟</w:t>
            </w:r>
          </w:p>
        </w:tc>
      </w:tr>
      <w:tr w:rsidR="00EA2E3B" w:rsidRPr="005460F2" w14:paraId="0ED8E009" w14:textId="77777777" w:rsidTr="00A27C4F">
        <w:trPr>
          <w:cantSplit/>
        </w:trPr>
        <w:tc>
          <w:tcPr>
            <w:tcW w:w="794" w:type="dxa"/>
          </w:tcPr>
          <w:p w14:paraId="10FDDA90" w14:textId="77777777" w:rsidR="00EA2E3B" w:rsidRPr="005460F2" w:rsidRDefault="00EA2E3B" w:rsidP="00EA2E3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B671EB" w14:textId="77777777" w:rsidR="00EA2E3B" w:rsidRPr="005460F2" w:rsidRDefault="00EA2E3B" w:rsidP="00EA2E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33D39A2" w14:textId="1CD4F9C2" w:rsidR="00EA2E3B" w:rsidRPr="00EA2E3B" w:rsidRDefault="00EA2E3B" w:rsidP="00EA2E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A2E3B">
              <w:rPr>
                <w:color w:val="EE0000"/>
                <w:rtl/>
              </w:rPr>
              <w:t>استفاده از مواد جاذب صدا</w:t>
            </w:r>
          </w:p>
        </w:tc>
      </w:tr>
      <w:tr w:rsidR="00EA2E3B" w:rsidRPr="005460F2" w14:paraId="39F56454" w14:textId="77777777" w:rsidTr="00A27C4F">
        <w:trPr>
          <w:cantSplit/>
        </w:trPr>
        <w:tc>
          <w:tcPr>
            <w:tcW w:w="794" w:type="dxa"/>
          </w:tcPr>
          <w:p w14:paraId="31176734" w14:textId="77777777" w:rsidR="00EA2E3B" w:rsidRPr="005460F2" w:rsidRDefault="00EA2E3B" w:rsidP="00EA2E3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DEF6A0" w14:textId="77777777" w:rsidR="00EA2E3B" w:rsidRPr="005460F2" w:rsidRDefault="00EA2E3B" w:rsidP="00EA2E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9A855EE" w14:textId="317E37CE" w:rsidR="00EA2E3B" w:rsidRPr="005460F2" w:rsidRDefault="00EA2E3B" w:rsidP="00EA2E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3268A">
              <w:rPr>
                <w:rtl/>
              </w:rPr>
              <w:t xml:space="preserve"> افزایش حجم صدا</w:t>
            </w:r>
          </w:p>
        </w:tc>
      </w:tr>
      <w:tr w:rsidR="00EA2E3B" w:rsidRPr="005460F2" w14:paraId="5F630DD6" w14:textId="77777777" w:rsidTr="00A27C4F">
        <w:trPr>
          <w:cantSplit/>
        </w:trPr>
        <w:tc>
          <w:tcPr>
            <w:tcW w:w="794" w:type="dxa"/>
          </w:tcPr>
          <w:p w14:paraId="1616AE54" w14:textId="77777777" w:rsidR="00EA2E3B" w:rsidRPr="005460F2" w:rsidRDefault="00EA2E3B" w:rsidP="00EA2E3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2A8EC0" w14:textId="77777777" w:rsidR="00EA2E3B" w:rsidRPr="005460F2" w:rsidRDefault="00EA2E3B" w:rsidP="00EA2E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EB34B78" w14:textId="522FB9BE" w:rsidR="00EA2E3B" w:rsidRPr="005460F2" w:rsidRDefault="00EA2E3B" w:rsidP="00EA2E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3268A">
              <w:rPr>
                <w:rtl/>
              </w:rPr>
              <w:t xml:space="preserve"> نصب بلندگوهای بیشتر</w:t>
            </w:r>
          </w:p>
        </w:tc>
      </w:tr>
      <w:tr w:rsidR="00EA2E3B" w:rsidRPr="005460F2" w14:paraId="43897DB8" w14:textId="77777777" w:rsidTr="00A27C4F">
        <w:trPr>
          <w:cantSplit/>
        </w:trPr>
        <w:tc>
          <w:tcPr>
            <w:tcW w:w="794" w:type="dxa"/>
          </w:tcPr>
          <w:p w14:paraId="7616C360" w14:textId="77777777" w:rsidR="00EA2E3B" w:rsidRPr="005460F2" w:rsidRDefault="00EA2E3B" w:rsidP="00EA2E3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5224A5" w14:textId="77777777" w:rsidR="00EA2E3B" w:rsidRPr="005460F2" w:rsidRDefault="00EA2E3B" w:rsidP="00EA2E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54C801" w14:textId="0BF59B0C" w:rsidR="00EA2E3B" w:rsidRPr="005460F2" w:rsidRDefault="00EA2E3B" w:rsidP="00EA2E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3268A">
              <w:rPr>
                <w:rtl/>
              </w:rPr>
              <w:t xml:space="preserve"> کاهش فاصله بین کارگران</w:t>
            </w:r>
          </w:p>
        </w:tc>
      </w:tr>
      <w:tr w:rsidR="000B5862" w:rsidRPr="005460F2" w14:paraId="781C81A5" w14:textId="77777777" w:rsidTr="00A27C4F">
        <w:trPr>
          <w:cantSplit/>
        </w:trPr>
        <w:tc>
          <w:tcPr>
            <w:tcW w:w="794" w:type="dxa"/>
          </w:tcPr>
          <w:p w14:paraId="0CA8CDE5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2EF79B2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315B7B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282CAD3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7989590C" w14:textId="77777777" w:rsidTr="00A27C4F">
        <w:trPr>
          <w:cantSplit/>
        </w:trPr>
        <w:tc>
          <w:tcPr>
            <w:tcW w:w="794" w:type="dxa"/>
          </w:tcPr>
          <w:p w14:paraId="4C22DFA6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EAC4B5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7CF0DEEE" w14:textId="77777777" w:rsidTr="00A27C4F">
        <w:trPr>
          <w:cantSplit/>
        </w:trPr>
        <w:tc>
          <w:tcPr>
            <w:tcW w:w="794" w:type="dxa"/>
            <w:vAlign w:val="center"/>
          </w:tcPr>
          <w:p w14:paraId="252A26F5" w14:textId="45E3EA47" w:rsidR="000B5862" w:rsidRPr="005460F2" w:rsidRDefault="000B5862" w:rsidP="001A15C8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2559BF" w14:textId="2D459060" w:rsidR="000B5862" w:rsidRPr="005460F2" w:rsidRDefault="00633F89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کدام یک از موارد زیر از اصول طراحی نشانگرها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633F89" w:rsidRPr="005460F2" w14:paraId="0C88073B" w14:textId="77777777" w:rsidTr="00A27C4F">
        <w:trPr>
          <w:cantSplit/>
        </w:trPr>
        <w:tc>
          <w:tcPr>
            <w:tcW w:w="794" w:type="dxa"/>
          </w:tcPr>
          <w:p w14:paraId="3FA55BE7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C3881B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9494FD1" w14:textId="4433825E" w:rsidR="00633F89" w:rsidRPr="00633F89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633F89">
              <w:rPr>
                <w:color w:val="EE0000"/>
                <w:rtl/>
              </w:rPr>
              <w:t>استفاده از رنگ‌های متضاد</w:t>
            </w:r>
          </w:p>
        </w:tc>
      </w:tr>
      <w:tr w:rsidR="00633F89" w:rsidRPr="005460F2" w14:paraId="1EF4A42D" w14:textId="77777777" w:rsidTr="00A27C4F">
        <w:trPr>
          <w:cantSplit/>
        </w:trPr>
        <w:tc>
          <w:tcPr>
            <w:tcW w:w="794" w:type="dxa"/>
          </w:tcPr>
          <w:p w14:paraId="598A111D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BF6598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9A94CD0" w14:textId="071D184F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B7311">
              <w:rPr>
                <w:rtl/>
              </w:rPr>
              <w:t xml:space="preserve"> قرار دادن نشانگرها در نقاط کور</w:t>
            </w:r>
          </w:p>
        </w:tc>
      </w:tr>
      <w:tr w:rsidR="00633F89" w:rsidRPr="005460F2" w14:paraId="509BA571" w14:textId="77777777" w:rsidTr="00A27C4F">
        <w:trPr>
          <w:cantSplit/>
        </w:trPr>
        <w:tc>
          <w:tcPr>
            <w:tcW w:w="794" w:type="dxa"/>
          </w:tcPr>
          <w:p w14:paraId="2A4B194E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169FB4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4F9721D" w14:textId="023A3F1B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B7311">
              <w:rPr>
                <w:rtl/>
              </w:rPr>
              <w:t xml:space="preserve"> طراحی پیچیده</w:t>
            </w:r>
          </w:p>
        </w:tc>
      </w:tr>
      <w:tr w:rsidR="00633F89" w:rsidRPr="005460F2" w14:paraId="69552476" w14:textId="77777777" w:rsidTr="00A27C4F">
        <w:trPr>
          <w:cantSplit/>
        </w:trPr>
        <w:tc>
          <w:tcPr>
            <w:tcW w:w="794" w:type="dxa"/>
          </w:tcPr>
          <w:p w14:paraId="7E26B0E5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5D4105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943228" w14:textId="0F93AF53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B7311">
              <w:rPr>
                <w:rtl/>
              </w:rPr>
              <w:t xml:space="preserve"> عدم استفاده از اعداد</w:t>
            </w:r>
          </w:p>
        </w:tc>
      </w:tr>
      <w:tr w:rsidR="000B5862" w:rsidRPr="005460F2" w14:paraId="702CDF7F" w14:textId="77777777" w:rsidTr="00A27C4F">
        <w:trPr>
          <w:cantSplit/>
        </w:trPr>
        <w:tc>
          <w:tcPr>
            <w:tcW w:w="794" w:type="dxa"/>
          </w:tcPr>
          <w:p w14:paraId="0264AD7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60807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D6DE62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48D3FC7E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696CEDDF" w14:textId="77777777" w:rsidTr="00A27C4F">
        <w:trPr>
          <w:cantSplit/>
        </w:trPr>
        <w:tc>
          <w:tcPr>
            <w:tcW w:w="794" w:type="dxa"/>
          </w:tcPr>
          <w:p w14:paraId="13F2C884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03309D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0D798E73" w14:textId="77777777" w:rsidTr="00A27C4F">
        <w:trPr>
          <w:cantSplit/>
        </w:trPr>
        <w:tc>
          <w:tcPr>
            <w:tcW w:w="794" w:type="dxa"/>
            <w:vAlign w:val="center"/>
          </w:tcPr>
          <w:p w14:paraId="12EE6100" w14:textId="5D524BAD" w:rsidR="000B5862" w:rsidRPr="005460F2" w:rsidRDefault="000B5862" w:rsidP="001A15C8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0C006F" w14:textId="7FA7794E" w:rsidR="000B5862" w:rsidRPr="005460F2" w:rsidRDefault="00633F89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hint="cs"/>
                <w:b/>
                <w:rtl/>
              </w:rPr>
              <w:t>ک</w:t>
            </w:r>
            <w:r w:rsidRPr="00AB2E6B">
              <w:rPr>
                <w:b/>
                <w:rtl/>
              </w:rPr>
              <w:t>نترل‌های اضطراری باید چه ویژگی‌هایی داشته باشند؟</w:t>
            </w:r>
          </w:p>
        </w:tc>
      </w:tr>
      <w:tr w:rsidR="00633F89" w:rsidRPr="005460F2" w14:paraId="5D04D905" w14:textId="77777777" w:rsidTr="00A27C4F">
        <w:trPr>
          <w:cantSplit/>
        </w:trPr>
        <w:tc>
          <w:tcPr>
            <w:tcW w:w="794" w:type="dxa"/>
          </w:tcPr>
          <w:p w14:paraId="0B5A8961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54F92C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E7E9E4" w14:textId="60E376A3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77A0F">
              <w:rPr>
                <w:rtl/>
              </w:rPr>
              <w:t>کوچک و پنهان</w:t>
            </w:r>
          </w:p>
        </w:tc>
      </w:tr>
      <w:tr w:rsidR="00633F89" w:rsidRPr="005460F2" w14:paraId="64A6A1C9" w14:textId="77777777" w:rsidTr="00A27C4F">
        <w:trPr>
          <w:cantSplit/>
        </w:trPr>
        <w:tc>
          <w:tcPr>
            <w:tcW w:w="794" w:type="dxa"/>
          </w:tcPr>
          <w:p w14:paraId="1E068523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2E4DE7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6F8DFB" w14:textId="114B347E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77A0F">
              <w:rPr>
                <w:rtl/>
              </w:rPr>
              <w:t xml:space="preserve"> بزرگ و قابل دسترس</w:t>
            </w:r>
          </w:p>
        </w:tc>
      </w:tr>
      <w:tr w:rsidR="00633F89" w:rsidRPr="005460F2" w14:paraId="059C957E" w14:textId="77777777" w:rsidTr="00A27C4F">
        <w:trPr>
          <w:cantSplit/>
        </w:trPr>
        <w:tc>
          <w:tcPr>
            <w:tcW w:w="794" w:type="dxa"/>
          </w:tcPr>
          <w:p w14:paraId="6799806C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E0985D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141D530" w14:textId="0D29811F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77A0F">
              <w:rPr>
                <w:rtl/>
              </w:rPr>
              <w:t xml:space="preserve"> بدون رنگ مشخص</w:t>
            </w:r>
          </w:p>
        </w:tc>
      </w:tr>
      <w:tr w:rsidR="00633F89" w:rsidRPr="005460F2" w14:paraId="39D44AD0" w14:textId="77777777" w:rsidTr="00A27C4F">
        <w:trPr>
          <w:cantSplit/>
        </w:trPr>
        <w:tc>
          <w:tcPr>
            <w:tcW w:w="794" w:type="dxa"/>
          </w:tcPr>
          <w:p w14:paraId="631FAA69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D95B5B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D928A66" w14:textId="0C4B3059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77A0F">
              <w:rPr>
                <w:rtl/>
              </w:rPr>
              <w:t xml:space="preserve"> نیاز به ابزار خاص برای فعال‌سازی</w:t>
            </w:r>
          </w:p>
        </w:tc>
      </w:tr>
      <w:tr w:rsidR="000B5862" w:rsidRPr="005460F2" w14:paraId="56713C17" w14:textId="77777777" w:rsidTr="00A27C4F">
        <w:trPr>
          <w:cantSplit/>
        </w:trPr>
        <w:tc>
          <w:tcPr>
            <w:tcW w:w="794" w:type="dxa"/>
          </w:tcPr>
          <w:p w14:paraId="2046ECA6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BF16309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1F520A8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19AC8E9F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45E9633F" w14:textId="77777777" w:rsidTr="00A27C4F">
        <w:trPr>
          <w:cantSplit/>
        </w:trPr>
        <w:tc>
          <w:tcPr>
            <w:tcW w:w="794" w:type="dxa"/>
          </w:tcPr>
          <w:p w14:paraId="19F33A7A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3170A0D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00C995CD" w14:textId="77777777" w:rsidTr="00A27C4F">
        <w:trPr>
          <w:cantSplit/>
        </w:trPr>
        <w:tc>
          <w:tcPr>
            <w:tcW w:w="794" w:type="dxa"/>
            <w:vAlign w:val="center"/>
          </w:tcPr>
          <w:p w14:paraId="25914F84" w14:textId="0D1F6D55" w:rsidR="000B5862" w:rsidRPr="005460F2" w:rsidRDefault="000B5862" w:rsidP="001A15C8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A43672" w14:textId="209D5792" w:rsidR="000B5862" w:rsidRPr="005460F2" w:rsidRDefault="00633F89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کدام یک از کنترل‌های زیر برای کارهای ظریف مناسب است؟</w:t>
            </w:r>
          </w:p>
        </w:tc>
      </w:tr>
      <w:tr w:rsidR="00633F89" w:rsidRPr="005460F2" w14:paraId="32AD7C0B" w14:textId="77777777" w:rsidTr="00A27C4F">
        <w:trPr>
          <w:cantSplit/>
        </w:trPr>
        <w:tc>
          <w:tcPr>
            <w:tcW w:w="794" w:type="dxa"/>
          </w:tcPr>
          <w:p w14:paraId="5084798B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379973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1068873" w14:textId="2B994C3E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73796">
              <w:rPr>
                <w:rtl/>
              </w:rPr>
              <w:t>کلیدهای چکشی</w:t>
            </w:r>
          </w:p>
        </w:tc>
      </w:tr>
      <w:tr w:rsidR="00633F89" w:rsidRPr="005460F2" w14:paraId="1510C405" w14:textId="77777777" w:rsidTr="00A27C4F">
        <w:trPr>
          <w:cantSplit/>
        </w:trPr>
        <w:tc>
          <w:tcPr>
            <w:tcW w:w="794" w:type="dxa"/>
          </w:tcPr>
          <w:p w14:paraId="447C8AC9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E52439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AB8B6E" w14:textId="330EA3AB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73796">
              <w:rPr>
                <w:rtl/>
              </w:rPr>
              <w:t xml:space="preserve"> کلیدهای گردان</w:t>
            </w:r>
          </w:p>
        </w:tc>
      </w:tr>
      <w:tr w:rsidR="00633F89" w:rsidRPr="005460F2" w14:paraId="04141269" w14:textId="77777777" w:rsidTr="00A27C4F">
        <w:trPr>
          <w:cantSplit/>
        </w:trPr>
        <w:tc>
          <w:tcPr>
            <w:tcW w:w="794" w:type="dxa"/>
          </w:tcPr>
          <w:p w14:paraId="3F3CAB1D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7D5353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F25E30" w14:textId="53A992FD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73796">
              <w:rPr>
                <w:rtl/>
              </w:rPr>
              <w:t xml:space="preserve"> اهرم‌های دستی</w:t>
            </w:r>
          </w:p>
        </w:tc>
      </w:tr>
      <w:tr w:rsidR="00633F89" w:rsidRPr="005460F2" w14:paraId="5E297EA3" w14:textId="77777777" w:rsidTr="00A27C4F">
        <w:trPr>
          <w:cantSplit/>
        </w:trPr>
        <w:tc>
          <w:tcPr>
            <w:tcW w:w="794" w:type="dxa"/>
          </w:tcPr>
          <w:p w14:paraId="1112F7C0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B73DAB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3C59672" w14:textId="2B78D2C5" w:rsidR="00633F89" w:rsidRPr="00633F89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633F89">
              <w:rPr>
                <w:color w:val="EE0000"/>
                <w:rtl/>
              </w:rPr>
              <w:t xml:space="preserve"> سوئیچ‌های کوچک</w:t>
            </w:r>
          </w:p>
        </w:tc>
      </w:tr>
      <w:tr w:rsidR="000B5862" w:rsidRPr="005460F2" w14:paraId="2012D4FD" w14:textId="77777777" w:rsidTr="00A27C4F">
        <w:trPr>
          <w:cantSplit/>
        </w:trPr>
        <w:tc>
          <w:tcPr>
            <w:tcW w:w="794" w:type="dxa"/>
          </w:tcPr>
          <w:p w14:paraId="78EC0A47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53488C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F2DC1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4412E25E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7262C044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48B672A9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08601173" w14:textId="77777777" w:rsidTr="00A27C4F">
        <w:trPr>
          <w:cantSplit/>
        </w:trPr>
        <w:tc>
          <w:tcPr>
            <w:tcW w:w="794" w:type="dxa"/>
          </w:tcPr>
          <w:p w14:paraId="5525E559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9DC6D76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12E25023" w14:textId="77777777" w:rsidTr="00A27C4F">
        <w:trPr>
          <w:cantSplit/>
        </w:trPr>
        <w:tc>
          <w:tcPr>
            <w:tcW w:w="794" w:type="dxa"/>
            <w:vAlign w:val="center"/>
          </w:tcPr>
          <w:p w14:paraId="688A2A7D" w14:textId="4BD7074D" w:rsidR="000B5862" w:rsidRPr="005460F2" w:rsidRDefault="000B5862" w:rsidP="001A15C8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78CE2B7" w14:textId="03EA077C" w:rsidR="000B5862" w:rsidRPr="005460F2" w:rsidRDefault="00633F89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سازگاری بین نشانگرها و کنترل‌ها به چه معناست</w:t>
            </w:r>
            <w:r>
              <w:rPr>
                <w:rFonts w:hint="cs"/>
                <w:b/>
                <w:rtl/>
              </w:rPr>
              <w:t>؟</w:t>
            </w:r>
          </w:p>
        </w:tc>
      </w:tr>
      <w:tr w:rsidR="00633F89" w:rsidRPr="005460F2" w14:paraId="6B7037F0" w14:textId="77777777" w:rsidTr="00A27C4F">
        <w:trPr>
          <w:cantSplit/>
        </w:trPr>
        <w:tc>
          <w:tcPr>
            <w:tcW w:w="794" w:type="dxa"/>
          </w:tcPr>
          <w:p w14:paraId="0F291766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735EE0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0B8168" w14:textId="42A2EA92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27508">
              <w:rPr>
                <w:rtl/>
              </w:rPr>
              <w:t>عدم ارتباط بین آن‌ها</w:t>
            </w:r>
          </w:p>
        </w:tc>
      </w:tr>
      <w:tr w:rsidR="00633F89" w:rsidRPr="005460F2" w14:paraId="588609FD" w14:textId="77777777" w:rsidTr="00A27C4F">
        <w:trPr>
          <w:cantSplit/>
        </w:trPr>
        <w:tc>
          <w:tcPr>
            <w:tcW w:w="794" w:type="dxa"/>
          </w:tcPr>
          <w:p w14:paraId="4B1EE521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4905F7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76D2E9" w14:textId="7F0DC87D" w:rsidR="00633F89" w:rsidRPr="00633F89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633F89">
              <w:rPr>
                <w:color w:val="EE0000"/>
                <w:rtl/>
              </w:rPr>
              <w:t xml:space="preserve"> ارتباط منطقی بین حرکت کنترل و تغییر نشانگر</w:t>
            </w:r>
          </w:p>
        </w:tc>
      </w:tr>
      <w:tr w:rsidR="00633F89" w:rsidRPr="005460F2" w14:paraId="75678BCA" w14:textId="77777777" w:rsidTr="00A27C4F">
        <w:trPr>
          <w:cantSplit/>
        </w:trPr>
        <w:tc>
          <w:tcPr>
            <w:tcW w:w="794" w:type="dxa"/>
          </w:tcPr>
          <w:p w14:paraId="293A047B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CAA6CB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66D97DB" w14:textId="4ED1615D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27508">
              <w:rPr>
                <w:rtl/>
              </w:rPr>
              <w:t xml:space="preserve"> طراحی متفاوت</w:t>
            </w:r>
          </w:p>
        </w:tc>
      </w:tr>
      <w:tr w:rsidR="00633F89" w:rsidRPr="005460F2" w14:paraId="6A757851" w14:textId="77777777" w:rsidTr="00A27C4F">
        <w:trPr>
          <w:cantSplit/>
        </w:trPr>
        <w:tc>
          <w:tcPr>
            <w:tcW w:w="794" w:type="dxa"/>
          </w:tcPr>
          <w:p w14:paraId="206ABF6B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3E293D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C0D9EE" w14:textId="519113A9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27508">
              <w:rPr>
                <w:rtl/>
              </w:rPr>
              <w:t xml:space="preserve"> عدم نیاز به هماهنگی</w:t>
            </w:r>
          </w:p>
        </w:tc>
      </w:tr>
      <w:tr w:rsidR="000B5862" w:rsidRPr="005460F2" w14:paraId="12633FF1" w14:textId="77777777" w:rsidTr="00A27C4F">
        <w:trPr>
          <w:cantSplit/>
        </w:trPr>
        <w:tc>
          <w:tcPr>
            <w:tcW w:w="794" w:type="dxa"/>
          </w:tcPr>
          <w:p w14:paraId="3795BB2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63AA1F1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BE32C4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74EB37EC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726D2979" w14:textId="77777777" w:rsidTr="00A27C4F">
        <w:trPr>
          <w:cantSplit/>
        </w:trPr>
        <w:tc>
          <w:tcPr>
            <w:tcW w:w="794" w:type="dxa"/>
          </w:tcPr>
          <w:p w14:paraId="75413325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5419C3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04E6369C" w14:textId="77777777" w:rsidTr="00A27C4F">
        <w:trPr>
          <w:cantSplit/>
        </w:trPr>
        <w:tc>
          <w:tcPr>
            <w:tcW w:w="794" w:type="dxa"/>
            <w:vAlign w:val="center"/>
          </w:tcPr>
          <w:p w14:paraId="60DD0CC7" w14:textId="133FFEA0" w:rsidR="000B5862" w:rsidRPr="005460F2" w:rsidRDefault="000B5862" w:rsidP="001A15C8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B401805" w14:textId="75645A94" w:rsidR="000B5862" w:rsidRPr="005460F2" w:rsidRDefault="00633F89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کدام یک از موارد زیر از انواع کنترل‌های دوار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633F89" w:rsidRPr="005460F2" w14:paraId="3B67DCB9" w14:textId="77777777" w:rsidTr="00A27C4F">
        <w:trPr>
          <w:cantSplit/>
        </w:trPr>
        <w:tc>
          <w:tcPr>
            <w:tcW w:w="794" w:type="dxa"/>
          </w:tcPr>
          <w:p w14:paraId="0EC9BA65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005F40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52FAAE" w14:textId="07E16B16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553FF">
              <w:rPr>
                <w:rtl/>
              </w:rPr>
              <w:t>کلیدهای چکشی</w:t>
            </w:r>
          </w:p>
        </w:tc>
      </w:tr>
      <w:tr w:rsidR="00633F89" w:rsidRPr="005460F2" w14:paraId="3ED2A96F" w14:textId="77777777" w:rsidTr="00A27C4F">
        <w:trPr>
          <w:cantSplit/>
        </w:trPr>
        <w:tc>
          <w:tcPr>
            <w:tcW w:w="794" w:type="dxa"/>
          </w:tcPr>
          <w:p w14:paraId="1A8B742F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F4F3C8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392F26" w14:textId="6DD5D7CC" w:rsidR="00633F89" w:rsidRPr="00633F89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633F89">
              <w:rPr>
                <w:color w:val="EE0000"/>
                <w:rtl/>
              </w:rPr>
              <w:t xml:space="preserve"> فرمان‌ها</w:t>
            </w:r>
          </w:p>
        </w:tc>
      </w:tr>
      <w:tr w:rsidR="00633F89" w:rsidRPr="005460F2" w14:paraId="01B55B8B" w14:textId="77777777" w:rsidTr="00A27C4F">
        <w:trPr>
          <w:cantSplit/>
        </w:trPr>
        <w:tc>
          <w:tcPr>
            <w:tcW w:w="794" w:type="dxa"/>
          </w:tcPr>
          <w:p w14:paraId="32BADEFE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097DAE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5275A05" w14:textId="3FC49EC7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553FF">
              <w:rPr>
                <w:rtl/>
              </w:rPr>
              <w:t xml:space="preserve"> اهرم‌های خطی</w:t>
            </w:r>
          </w:p>
        </w:tc>
      </w:tr>
      <w:tr w:rsidR="00633F89" w:rsidRPr="005460F2" w14:paraId="03B8CD96" w14:textId="77777777" w:rsidTr="00A27C4F">
        <w:trPr>
          <w:cantSplit/>
        </w:trPr>
        <w:tc>
          <w:tcPr>
            <w:tcW w:w="794" w:type="dxa"/>
          </w:tcPr>
          <w:p w14:paraId="2585A25D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B28C7A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C3E1C2" w14:textId="750C00E5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553FF">
              <w:rPr>
                <w:rtl/>
              </w:rPr>
              <w:t xml:space="preserve"> سوئیچ‌های فشاری</w:t>
            </w:r>
          </w:p>
        </w:tc>
      </w:tr>
      <w:tr w:rsidR="000B5862" w:rsidRPr="005460F2" w14:paraId="431A7452" w14:textId="77777777" w:rsidTr="00A27C4F">
        <w:trPr>
          <w:cantSplit/>
        </w:trPr>
        <w:tc>
          <w:tcPr>
            <w:tcW w:w="794" w:type="dxa"/>
          </w:tcPr>
          <w:p w14:paraId="63B39B81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617D8D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60DAA0B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730CAFB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3B91373C" w14:textId="77777777" w:rsidTr="00A27C4F">
        <w:trPr>
          <w:cantSplit/>
        </w:trPr>
        <w:tc>
          <w:tcPr>
            <w:tcW w:w="794" w:type="dxa"/>
          </w:tcPr>
          <w:p w14:paraId="4FD7EE63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9E11938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7E8CB7E2" w14:textId="77777777" w:rsidTr="00A27C4F">
        <w:trPr>
          <w:cantSplit/>
        </w:trPr>
        <w:tc>
          <w:tcPr>
            <w:tcW w:w="794" w:type="dxa"/>
            <w:vAlign w:val="center"/>
          </w:tcPr>
          <w:p w14:paraId="4D00D3FC" w14:textId="7C9472E2" w:rsidR="000B5862" w:rsidRPr="005460F2" w:rsidRDefault="000B5862" w:rsidP="001A15C8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D1468F" w14:textId="2AB012E1" w:rsidR="000B5862" w:rsidRPr="005460F2" w:rsidRDefault="00633F89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کدام یک از موارد زیر از اجزای برنامه مداخله ارگونومی است</w:t>
            </w:r>
            <w:r>
              <w:rPr>
                <w:rFonts w:hint="cs"/>
                <w:b/>
                <w:rtl/>
              </w:rPr>
              <w:t>؟</w:t>
            </w:r>
          </w:p>
        </w:tc>
      </w:tr>
      <w:tr w:rsidR="00633F89" w:rsidRPr="005460F2" w14:paraId="32C04099" w14:textId="77777777" w:rsidTr="00A27C4F">
        <w:trPr>
          <w:cantSplit/>
        </w:trPr>
        <w:tc>
          <w:tcPr>
            <w:tcW w:w="794" w:type="dxa"/>
          </w:tcPr>
          <w:p w14:paraId="7777546E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EEFF91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CF1E0A" w14:textId="7935EF02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15A2F">
              <w:rPr>
                <w:rtl/>
              </w:rPr>
              <w:t>آنالیز محیط کار</w:t>
            </w:r>
          </w:p>
        </w:tc>
      </w:tr>
      <w:tr w:rsidR="00633F89" w:rsidRPr="005460F2" w14:paraId="4FDE6E04" w14:textId="77777777" w:rsidTr="00A27C4F">
        <w:trPr>
          <w:cantSplit/>
        </w:trPr>
        <w:tc>
          <w:tcPr>
            <w:tcW w:w="794" w:type="dxa"/>
          </w:tcPr>
          <w:p w14:paraId="147AF4B1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09EC3D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B8B402" w14:textId="251F1EE2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15A2F">
              <w:rPr>
                <w:rtl/>
              </w:rPr>
              <w:t xml:space="preserve"> کنترل مخاطرات</w:t>
            </w:r>
          </w:p>
        </w:tc>
      </w:tr>
      <w:tr w:rsidR="00633F89" w:rsidRPr="005460F2" w14:paraId="34033E91" w14:textId="77777777" w:rsidTr="00A27C4F">
        <w:trPr>
          <w:cantSplit/>
        </w:trPr>
        <w:tc>
          <w:tcPr>
            <w:tcW w:w="794" w:type="dxa"/>
          </w:tcPr>
          <w:p w14:paraId="232F7F9F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3FCD60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B6DB2D" w14:textId="35F08C8F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15A2F">
              <w:rPr>
                <w:rtl/>
              </w:rPr>
              <w:t xml:space="preserve"> آموزش</w:t>
            </w:r>
          </w:p>
        </w:tc>
      </w:tr>
      <w:tr w:rsidR="00633F89" w:rsidRPr="005460F2" w14:paraId="6DB4F7E1" w14:textId="77777777" w:rsidTr="00A27C4F">
        <w:trPr>
          <w:cantSplit/>
        </w:trPr>
        <w:tc>
          <w:tcPr>
            <w:tcW w:w="794" w:type="dxa"/>
          </w:tcPr>
          <w:p w14:paraId="7B8405C2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DDCF74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6C3EE0" w14:textId="684D1639" w:rsidR="00633F89" w:rsidRPr="00633F89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633F89">
              <w:rPr>
                <w:color w:val="EE0000"/>
                <w:rtl/>
              </w:rPr>
              <w:t xml:space="preserve"> همه موارد</w:t>
            </w:r>
          </w:p>
        </w:tc>
      </w:tr>
      <w:tr w:rsidR="000B5862" w:rsidRPr="005460F2" w14:paraId="6108AB97" w14:textId="77777777" w:rsidTr="00A27C4F">
        <w:trPr>
          <w:cantSplit/>
        </w:trPr>
        <w:tc>
          <w:tcPr>
            <w:tcW w:w="794" w:type="dxa"/>
          </w:tcPr>
          <w:p w14:paraId="52967124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7F5C66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F78FEE9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4C58489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31F17" w:rsidRPr="005460F2" w14:paraId="0D04504D" w14:textId="77777777" w:rsidTr="00A27C4F">
        <w:trPr>
          <w:cantSplit/>
        </w:trPr>
        <w:tc>
          <w:tcPr>
            <w:tcW w:w="794" w:type="dxa"/>
          </w:tcPr>
          <w:p w14:paraId="2F7964BC" w14:textId="77777777" w:rsidR="00231F17" w:rsidRPr="005460F2" w:rsidRDefault="00231F17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1A3F89" w14:textId="77777777" w:rsidR="00231F17" w:rsidRPr="005460F2" w:rsidRDefault="00231F17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231F17" w:rsidRPr="005460F2" w14:paraId="4BF1525A" w14:textId="77777777" w:rsidTr="00A27C4F">
        <w:trPr>
          <w:cantSplit/>
        </w:trPr>
        <w:tc>
          <w:tcPr>
            <w:tcW w:w="794" w:type="dxa"/>
            <w:vAlign w:val="center"/>
          </w:tcPr>
          <w:p w14:paraId="7989522A" w14:textId="15714D16" w:rsidR="00231F17" w:rsidRPr="005460F2" w:rsidRDefault="00231F17" w:rsidP="001A15C8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4221E4E" w14:textId="13B748D9" w:rsidR="00231F17" w:rsidRPr="005460F2" w:rsidRDefault="00633F89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هدف اصلی از آموزش کارگران در برنامه‌های ارگونومی چیست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633F89" w:rsidRPr="005460F2" w14:paraId="4AA42993" w14:textId="77777777" w:rsidTr="00A27C4F">
        <w:trPr>
          <w:cantSplit/>
        </w:trPr>
        <w:tc>
          <w:tcPr>
            <w:tcW w:w="794" w:type="dxa"/>
          </w:tcPr>
          <w:p w14:paraId="03F1337F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5138B9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F9E3C7" w14:textId="4D5AB497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00A42">
              <w:rPr>
                <w:rtl/>
              </w:rPr>
              <w:t>افزایش هزینه‌ها</w:t>
            </w:r>
          </w:p>
        </w:tc>
      </w:tr>
      <w:tr w:rsidR="00633F89" w:rsidRPr="005460F2" w14:paraId="79C00530" w14:textId="77777777" w:rsidTr="00A27C4F">
        <w:trPr>
          <w:cantSplit/>
        </w:trPr>
        <w:tc>
          <w:tcPr>
            <w:tcW w:w="794" w:type="dxa"/>
          </w:tcPr>
          <w:p w14:paraId="16DBD5E7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A9CF2B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F7D6CB4" w14:textId="2BCEF579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00A42">
              <w:rPr>
                <w:rtl/>
              </w:rPr>
              <w:t xml:space="preserve"> کاهش آگاهی</w:t>
            </w:r>
          </w:p>
        </w:tc>
      </w:tr>
      <w:tr w:rsidR="00633F89" w:rsidRPr="005460F2" w14:paraId="60F0BF6B" w14:textId="77777777" w:rsidTr="00A27C4F">
        <w:trPr>
          <w:cantSplit/>
        </w:trPr>
        <w:tc>
          <w:tcPr>
            <w:tcW w:w="794" w:type="dxa"/>
          </w:tcPr>
          <w:p w14:paraId="5693ED6F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08A3DA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82A495" w14:textId="3DABFD05" w:rsidR="00633F89" w:rsidRPr="00633F89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633F89">
              <w:rPr>
                <w:color w:val="EE0000"/>
                <w:rtl/>
              </w:rPr>
              <w:t xml:space="preserve"> پیشگیری از آسیب‌ها</w:t>
            </w:r>
          </w:p>
        </w:tc>
      </w:tr>
      <w:tr w:rsidR="00633F89" w:rsidRPr="005460F2" w14:paraId="3C90D79F" w14:textId="77777777" w:rsidTr="00A27C4F">
        <w:trPr>
          <w:cantSplit/>
        </w:trPr>
        <w:tc>
          <w:tcPr>
            <w:tcW w:w="794" w:type="dxa"/>
          </w:tcPr>
          <w:p w14:paraId="0EEC5D2A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BEE050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1B01E8C" w14:textId="0A168F66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00A42">
              <w:rPr>
                <w:rtl/>
              </w:rPr>
              <w:t xml:space="preserve"> کاهش مشارکت کارگران</w:t>
            </w:r>
          </w:p>
        </w:tc>
      </w:tr>
      <w:tr w:rsidR="00231F17" w:rsidRPr="005460F2" w14:paraId="5576A75D" w14:textId="77777777" w:rsidTr="00A27C4F">
        <w:trPr>
          <w:cantSplit/>
        </w:trPr>
        <w:tc>
          <w:tcPr>
            <w:tcW w:w="794" w:type="dxa"/>
          </w:tcPr>
          <w:p w14:paraId="1BACC4C8" w14:textId="77777777" w:rsidR="00231F17" w:rsidRPr="005460F2" w:rsidRDefault="00231F17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E05F436" w14:textId="77777777" w:rsidR="00231F17" w:rsidRPr="005460F2" w:rsidRDefault="00231F17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C01884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3B4F229B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31F17" w:rsidRPr="005460F2" w14:paraId="7FEBFB9F" w14:textId="77777777" w:rsidTr="00A27C4F">
        <w:trPr>
          <w:cantSplit/>
        </w:trPr>
        <w:tc>
          <w:tcPr>
            <w:tcW w:w="794" w:type="dxa"/>
          </w:tcPr>
          <w:p w14:paraId="73E4B4F5" w14:textId="77777777" w:rsidR="00231F17" w:rsidRPr="005460F2" w:rsidRDefault="00231F17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FF1597" w14:textId="77777777" w:rsidR="00231F17" w:rsidRPr="005460F2" w:rsidRDefault="00231F17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231F17" w:rsidRPr="005460F2" w14:paraId="73927F08" w14:textId="77777777" w:rsidTr="00A27C4F">
        <w:trPr>
          <w:cantSplit/>
        </w:trPr>
        <w:tc>
          <w:tcPr>
            <w:tcW w:w="794" w:type="dxa"/>
            <w:vAlign w:val="center"/>
          </w:tcPr>
          <w:p w14:paraId="1B2104B1" w14:textId="1635EAE5" w:rsidR="00231F17" w:rsidRPr="005460F2" w:rsidRDefault="00231F17" w:rsidP="001A15C8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BDAC94" w14:textId="64783B29" w:rsidR="00231F17" w:rsidRPr="005460F2" w:rsidRDefault="00633F89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کدام یک از موارد زیر از راهکارهای بهبود شرایط نوبت‌کاری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633F89" w:rsidRPr="005460F2" w14:paraId="10B835A0" w14:textId="77777777" w:rsidTr="00A27C4F">
        <w:trPr>
          <w:cantSplit/>
        </w:trPr>
        <w:tc>
          <w:tcPr>
            <w:tcW w:w="794" w:type="dxa"/>
          </w:tcPr>
          <w:p w14:paraId="56204ADE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E51552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26FA922" w14:textId="1E44556A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91D62">
              <w:rPr>
                <w:rtl/>
              </w:rPr>
              <w:t>افزایش ساعات کار شبانه</w:t>
            </w:r>
          </w:p>
        </w:tc>
      </w:tr>
      <w:tr w:rsidR="00633F89" w:rsidRPr="005460F2" w14:paraId="2D804BD4" w14:textId="77777777" w:rsidTr="00A27C4F">
        <w:trPr>
          <w:cantSplit/>
        </w:trPr>
        <w:tc>
          <w:tcPr>
            <w:tcW w:w="794" w:type="dxa"/>
          </w:tcPr>
          <w:p w14:paraId="05EDFE6B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45F756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52E5505" w14:textId="3E8D7988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91D62">
              <w:rPr>
                <w:rtl/>
              </w:rPr>
              <w:t xml:space="preserve"> کاهش استراحت بین شیفت‌ها</w:t>
            </w:r>
          </w:p>
        </w:tc>
      </w:tr>
      <w:tr w:rsidR="00633F89" w:rsidRPr="005460F2" w14:paraId="31E43C4F" w14:textId="77777777" w:rsidTr="00A27C4F">
        <w:trPr>
          <w:cantSplit/>
        </w:trPr>
        <w:tc>
          <w:tcPr>
            <w:tcW w:w="794" w:type="dxa"/>
          </w:tcPr>
          <w:p w14:paraId="2DE9C188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B25D1D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AB1228" w14:textId="547C2ED2" w:rsidR="00633F89" w:rsidRPr="00695EC9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695EC9">
              <w:rPr>
                <w:color w:val="EE0000"/>
                <w:rtl/>
              </w:rPr>
              <w:t xml:space="preserve"> برنامه‌ریزی منظم شیفت‌ها</w:t>
            </w:r>
          </w:p>
        </w:tc>
      </w:tr>
      <w:tr w:rsidR="00633F89" w:rsidRPr="005460F2" w14:paraId="7B9177CE" w14:textId="77777777" w:rsidTr="00A27C4F">
        <w:trPr>
          <w:cantSplit/>
        </w:trPr>
        <w:tc>
          <w:tcPr>
            <w:tcW w:w="794" w:type="dxa"/>
          </w:tcPr>
          <w:p w14:paraId="1BEA69E2" w14:textId="77777777" w:rsidR="00633F89" w:rsidRPr="005460F2" w:rsidRDefault="00633F89" w:rsidP="00633F8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ECCC03" w14:textId="77777777" w:rsidR="00633F89" w:rsidRPr="005460F2" w:rsidRDefault="00633F89" w:rsidP="00633F8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95B3873" w14:textId="3B1D1504" w:rsidR="00633F89" w:rsidRPr="005460F2" w:rsidRDefault="00633F89" w:rsidP="00633F8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91D62">
              <w:rPr>
                <w:rtl/>
              </w:rPr>
              <w:t xml:space="preserve"> عدم توجه به خستگی کارگران</w:t>
            </w:r>
          </w:p>
        </w:tc>
      </w:tr>
      <w:tr w:rsidR="00231F17" w:rsidRPr="005460F2" w14:paraId="5F722B01" w14:textId="77777777" w:rsidTr="00A27C4F">
        <w:trPr>
          <w:cantSplit/>
        </w:trPr>
        <w:tc>
          <w:tcPr>
            <w:tcW w:w="794" w:type="dxa"/>
          </w:tcPr>
          <w:p w14:paraId="16AE067C" w14:textId="77777777" w:rsidR="00231F17" w:rsidRPr="005460F2" w:rsidRDefault="00231F17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3B8536" w14:textId="77777777" w:rsidR="00231F17" w:rsidRPr="005460F2" w:rsidRDefault="00231F17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D8F7769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2BCEA3F6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31F17" w:rsidRPr="005460F2" w14:paraId="222A2F05" w14:textId="77777777" w:rsidTr="00A27C4F">
        <w:trPr>
          <w:cantSplit/>
        </w:trPr>
        <w:tc>
          <w:tcPr>
            <w:tcW w:w="794" w:type="dxa"/>
          </w:tcPr>
          <w:p w14:paraId="7E6F999A" w14:textId="77777777" w:rsidR="00231F17" w:rsidRPr="005460F2" w:rsidRDefault="00231F17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64A567" w14:textId="77777777" w:rsidR="00231F17" w:rsidRPr="005460F2" w:rsidRDefault="00231F17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231F17" w:rsidRPr="005460F2" w14:paraId="2C32F07A" w14:textId="77777777" w:rsidTr="00A27C4F">
        <w:trPr>
          <w:cantSplit/>
        </w:trPr>
        <w:tc>
          <w:tcPr>
            <w:tcW w:w="794" w:type="dxa"/>
            <w:vAlign w:val="center"/>
          </w:tcPr>
          <w:p w14:paraId="475A9B0C" w14:textId="78089519" w:rsidR="00231F17" w:rsidRPr="005460F2" w:rsidRDefault="00231F17" w:rsidP="001A15C8">
            <w:pPr>
              <w:pStyle w:val="a"/>
              <w:keepNext/>
              <w:keepLines/>
              <w:numPr>
                <w:ilvl w:val="0"/>
                <w:numId w:val="10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FAF917" w14:textId="522E15C0" w:rsidR="00231F17" w:rsidRPr="005460F2" w:rsidRDefault="00463ED9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B2E6B">
              <w:rPr>
                <w:b/>
                <w:rtl/>
              </w:rPr>
              <w:t>مدیریت پزشکی در برنامه‌های ارگونومی شامل چه مواردی است</w:t>
            </w:r>
            <w:r>
              <w:rPr>
                <w:rFonts w:hint="cs"/>
                <w:b/>
                <w:rtl/>
              </w:rPr>
              <w:t>؟</w:t>
            </w:r>
          </w:p>
        </w:tc>
      </w:tr>
      <w:tr w:rsidR="00463ED9" w:rsidRPr="005460F2" w14:paraId="6DCAA0D5" w14:textId="77777777" w:rsidTr="00A27C4F">
        <w:trPr>
          <w:cantSplit/>
        </w:trPr>
        <w:tc>
          <w:tcPr>
            <w:tcW w:w="794" w:type="dxa"/>
          </w:tcPr>
          <w:p w14:paraId="39403B62" w14:textId="77777777" w:rsidR="00463ED9" w:rsidRPr="005460F2" w:rsidRDefault="00463ED9" w:rsidP="00463ED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32E7E1" w14:textId="77777777" w:rsidR="00463ED9" w:rsidRPr="005460F2" w:rsidRDefault="00463ED9" w:rsidP="00463ED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BF6954D" w14:textId="18B05E6F" w:rsidR="00463ED9" w:rsidRPr="00463ED9" w:rsidRDefault="00463ED9" w:rsidP="00463ED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463ED9">
              <w:rPr>
                <w:color w:val="EE0000"/>
                <w:rtl/>
              </w:rPr>
              <w:t>تشخیص زودهنگام اختلالات</w:t>
            </w:r>
          </w:p>
        </w:tc>
      </w:tr>
      <w:tr w:rsidR="00463ED9" w:rsidRPr="005460F2" w14:paraId="60A7CA9B" w14:textId="77777777" w:rsidTr="00A27C4F">
        <w:trPr>
          <w:cantSplit/>
        </w:trPr>
        <w:tc>
          <w:tcPr>
            <w:tcW w:w="794" w:type="dxa"/>
          </w:tcPr>
          <w:p w14:paraId="118900F2" w14:textId="77777777" w:rsidR="00463ED9" w:rsidRPr="005460F2" w:rsidRDefault="00463ED9" w:rsidP="00463ED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F5F73D" w14:textId="77777777" w:rsidR="00463ED9" w:rsidRPr="005460F2" w:rsidRDefault="00463ED9" w:rsidP="00463ED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1AC943" w14:textId="412395CD" w:rsidR="00463ED9" w:rsidRPr="005460F2" w:rsidRDefault="00463ED9" w:rsidP="00463ED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86732">
              <w:rPr>
                <w:rtl/>
              </w:rPr>
              <w:t xml:space="preserve"> عدم توجه به علائم کارگران</w:t>
            </w:r>
          </w:p>
        </w:tc>
      </w:tr>
      <w:tr w:rsidR="00463ED9" w:rsidRPr="005460F2" w14:paraId="14A3F0B5" w14:textId="77777777" w:rsidTr="00A27C4F">
        <w:trPr>
          <w:cantSplit/>
        </w:trPr>
        <w:tc>
          <w:tcPr>
            <w:tcW w:w="794" w:type="dxa"/>
          </w:tcPr>
          <w:p w14:paraId="20149026" w14:textId="77777777" w:rsidR="00463ED9" w:rsidRPr="005460F2" w:rsidRDefault="00463ED9" w:rsidP="00463ED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EAD49A" w14:textId="77777777" w:rsidR="00463ED9" w:rsidRPr="005460F2" w:rsidRDefault="00463ED9" w:rsidP="00463ED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EEAE6C4" w14:textId="0D36AC46" w:rsidR="00463ED9" w:rsidRPr="005460F2" w:rsidRDefault="00463ED9" w:rsidP="00463ED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86732">
              <w:rPr>
                <w:rtl/>
              </w:rPr>
              <w:t xml:space="preserve"> افزایش فشار کاری</w:t>
            </w:r>
          </w:p>
        </w:tc>
      </w:tr>
      <w:tr w:rsidR="00463ED9" w:rsidRPr="005460F2" w14:paraId="36A50CC9" w14:textId="77777777" w:rsidTr="00A27C4F">
        <w:trPr>
          <w:cantSplit/>
        </w:trPr>
        <w:tc>
          <w:tcPr>
            <w:tcW w:w="794" w:type="dxa"/>
          </w:tcPr>
          <w:p w14:paraId="7055FAD6" w14:textId="77777777" w:rsidR="00463ED9" w:rsidRPr="005460F2" w:rsidRDefault="00463ED9" w:rsidP="00463ED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84CE97" w14:textId="77777777" w:rsidR="00463ED9" w:rsidRPr="005460F2" w:rsidRDefault="00463ED9" w:rsidP="00463ED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F65198" w14:textId="057BA1E5" w:rsidR="00463ED9" w:rsidRPr="005460F2" w:rsidRDefault="00463ED9" w:rsidP="00463ED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86732">
              <w:rPr>
                <w:rtl/>
              </w:rPr>
              <w:t xml:space="preserve"> کاهش مراقبت‌های بهداشتی</w:t>
            </w:r>
          </w:p>
        </w:tc>
      </w:tr>
      <w:tr w:rsidR="00231F17" w:rsidRPr="005460F2" w14:paraId="6CADE672" w14:textId="77777777" w:rsidTr="00A27C4F">
        <w:trPr>
          <w:cantSplit/>
        </w:trPr>
        <w:tc>
          <w:tcPr>
            <w:tcW w:w="794" w:type="dxa"/>
          </w:tcPr>
          <w:p w14:paraId="74E84951" w14:textId="77777777" w:rsidR="00231F17" w:rsidRPr="005460F2" w:rsidRDefault="00231F17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E51A183" w14:textId="77777777" w:rsidR="00231F17" w:rsidRPr="005460F2" w:rsidRDefault="00231F17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BD250B8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sectPr w:rsidR="00231F17" w:rsidSect="00075C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7D5A4" w14:textId="77777777" w:rsidR="00951643" w:rsidRDefault="00951643">
      <w:r>
        <w:separator/>
      </w:r>
    </w:p>
  </w:endnote>
  <w:endnote w:type="continuationSeparator" w:id="0">
    <w:p w14:paraId="3D174E25" w14:textId="77777777" w:rsidR="00951643" w:rsidRDefault="00951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8FB97" w14:textId="77777777" w:rsidR="00B2294B" w:rsidRDefault="00B229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48DA3" w14:textId="77777777" w:rsidR="00AF763F" w:rsidRPr="001F3A0F" w:rsidRDefault="00AF763F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A3514F">
      <w:rPr>
        <w:rStyle w:val="PageNumber"/>
        <w:rFonts w:cs="B Nazanin"/>
        <w:noProof/>
        <w:sz w:val="20"/>
        <w:szCs w:val="20"/>
        <w:rtl/>
      </w:rPr>
      <w:t>2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B2A4" w14:textId="77777777" w:rsidR="00B2294B" w:rsidRDefault="00B229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68126" w14:textId="77777777" w:rsidR="00951643" w:rsidRDefault="00951643">
      <w:r>
        <w:separator/>
      </w:r>
    </w:p>
  </w:footnote>
  <w:footnote w:type="continuationSeparator" w:id="0">
    <w:p w14:paraId="66C1B815" w14:textId="77777777" w:rsidR="00951643" w:rsidRDefault="00951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E56EB" w14:textId="77777777" w:rsidR="00B2294B" w:rsidRDefault="00B22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D2D06" w14:textId="77777777" w:rsidR="00AF763F" w:rsidRPr="006D36FD" w:rsidRDefault="00AF763F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E4600A" wp14:editId="53451F52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587AD8" w14:textId="487A12D0" w:rsidR="00AF763F" w:rsidRPr="00420F46" w:rsidRDefault="00AF763F" w:rsidP="00E20861">
                          <w:pPr>
                            <w:rPr>
                              <w:rFonts w:cs="B Nazanin"/>
                              <w:rtl/>
                            </w:rPr>
                          </w:pPr>
                          <w:r w:rsidRPr="00420F46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رشته</w:t>
                          </w:r>
                          <w:r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تخصصی</w:t>
                          </w:r>
                          <w:r w:rsidRPr="00420F46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:</w:t>
                          </w:r>
                          <w:r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معاونت بهداشتی</w:t>
                          </w:r>
                          <w:r w:rsidR="00420F46" w:rsidRPr="00420F46"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 w:rsidR="00420F46">
                            <w:rPr>
                              <w:rFonts w:ascii="Sakkal Majalla" w:hAnsi="Sakkal Majalla" w:cs="Sakkal Majalla" w:hint="cs"/>
                              <w:rtl/>
                            </w:rPr>
                            <w:t>–</w:t>
                          </w:r>
                          <w:r w:rsidR="00420F46">
                            <w:rPr>
                              <w:rFonts w:cs="B Nazanin" w:hint="cs"/>
                              <w:rtl/>
                            </w:rPr>
                            <w:t xml:space="preserve"> </w:t>
                          </w:r>
                          <w:r w:rsidR="00420F46"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بهداشت حرفه ای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4600A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" filled="f" stroked="f">
              <v:textbox>
                <w:txbxContent>
                  <w:p w14:paraId="12587AD8" w14:textId="487A12D0" w:rsidR="00AF763F" w:rsidRPr="00420F46" w:rsidRDefault="00AF763F" w:rsidP="00E20861">
                    <w:pPr>
                      <w:rPr>
                        <w:rFonts w:cs="B Nazanin"/>
                        <w:rtl/>
                      </w:rPr>
                    </w:pPr>
                    <w:r w:rsidRPr="00420F46">
                      <w:rPr>
                        <w:rFonts w:cs="B Nazanin"/>
                        <w:b/>
                        <w:bCs/>
                        <w:sz w:val="22"/>
                        <w:szCs w:val="22"/>
                        <w:rtl/>
                      </w:rPr>
                      <w:t>رشته</w:t>
                    </w:r>
                    <w:r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تخصصی</w:t>
                    </w:r>
                    <w:r w:rsidRPr="00420F46">
                      <w:rPr>
                        <w:rFonts w:cs="B Nazanin"/>
                        <w:b/>
                        <w:bCs/>
                        <w:sz w:val="22"/>
                        <w:szCs w:val="22"/>
                        <w:rtl/>
                      </w:rPr>
                      <w:t>:</w:t>
                    </w:r>
                    <w:r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معاونت بهداشتی</w:t>
                    </w:r>
                    <w:r w:rsidR="00420F46" w:rsidRPr="00420F46"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 w:rsidR="00420F46">
                      <w:rPr>
                        <w:rFonts w:ascii="Sakkal Majalla" w:hAnsi="Sakkal Majalla" w:cs="Sakkal Majalla" w:hint="cs"/>
                        <w:rtl/>
                      </w:rPr>
                      <w:t>–</w:t>
                    </w:r>
                    <w:r w:rsidR="00420F46">
                      <w:rPr>
                        <w:rFonts w:cs="B Nazanin" w:hint="cs"/>
                        <w:rtl/>
                      </w:rPr>
                      <w:t xml:space="preserve"> </w:t>
                    </w:r>
                    <w:r w:rsidR="00420F46"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بهداشت حرفه ای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DCF75C4" wp14:editId="3AE5A609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3B711C" w14:textId="31A1CCD0" w:rsidR="00AF763F" w:rsidRPr="005937FB" w:rsidRDefault="00AF763F" w:rsidP="00A3514F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</w:t>
                          </w:r>
                          <w:r w:rsidR="00B2294B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1404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CF75C4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" filled="f" stroked="f">
              <v:textbox>
                <w:txbxContent>
                  <w:p w14:paraId="6A3B711C" w14:textId="31A1CCD0" w:rsidR="00AF763F" w:rsidRPr="005937FB" w:rsidRDefault="00AF763F" w:rsidP="00A3514F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</w:t>
                    </w:r>
                    <w:r w:rsidR="00B2294B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1404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71F8C33" wp14:editId="30524DB4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6C483C" w14:textId="599AB0D2" w:rsidR="00AF763F" w:rsidRPr="005937FB" w:rsidRDefault="00AF763F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 w:rsid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تبریز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1F8C33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" filled="f" stroked="f">
              <v:textbox>
                <w:txbxContent>
                  <w:p w14:paraId="166C483C" w14:textId="599AB0D2" w:rsidR="00AF763F" w:rsidRPr="005937FB" w:rsidRDefault="00AF763F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 w:rsid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تبریز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607BCFAD" wp14:editId="08DAFF29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7B7D2B" wp14:editId="207DBA15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6D880E51" w14:textId="77777777" w:rsidR="00AF763F" w:rsidRDefault="00AF763F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14:paraId="179A257A" w14:textId="77777777" w:rsidR="00AF763F" w:rsidRDefault="00AF763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47B7D2B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" strokeweight="3pt">
              <v:stroke linestyle="thinThin"/>
              <v:textbox>
                <w:txbxContent>
                  <w:p w14:paraId="6D880E51" w14:textId="77777777" w:rsidR="00AF763F" w:rsidRDefault="00AF763F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14:paraId="179A257A" w14:textId="77777777" w:rsidR="00AF763F" w:rsidRDefault="00AF763F"/>
                </w:txbxContent>
              </v:textbox>
            </v:round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2696" w14:textId="77777777" w:rsidR="00B2294B" w:rsidRDefault="00B22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10E2"/>
    <w:multiLevelType w:val="hybridMultilevel"/>
    <w:tmpl w:val="D7127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6607C"/>
    <w:multiLevelType w:val="hybridMultilevel"/>
    <w:tmpl w:val="36DA90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22776"/>
    <w:multiLevelType w:val="hybridMultilevel"/>
    <w:tmpl w:val="2D604A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6070FB"/>
    <w:multiLevelType w:val="hybridMultilevel"/>
    <w:tmpl w:val="3FD66142"/>
    <w:lvl w:ilvl="0" w:tplc="5C00F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B2E36"/>
    <w:multiLevelType w:val="hybridMultilevel"/>
    <w:tmpl w:val="49862094"/>
    <w:lvl w:ilvl="0" w:tplc="2ED28CE4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A440F"/>
    <w:multiLevelType w:val="hybridMultilevel"/>
    <w:tmpl w:val="7DD6F0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37EFA"/>
    <w:multiLevelType w:val="hybridMultilevel"/>
    <w:tmpl w:val="DAB02356"/>
    <w:lvl w:ilvl="0" w:tplc="027CCF7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9" w15:restartNumberingAfterBreak="0">
    <w:nsid w:val="76EC7C54"/>
    <w:multiLevelType w:val="hybridMultilevel"/>
    <w:tmpl w:val="B6A66CDC"/>
    <w:lvl w:ilvl="0" w:tplc="697295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596008">
    <w:abstractNumId w:val="6"/>
  </w:num>
  <w:num w:numId="2" w16cid:durableId="210965954">
    <w:abstractNumId w:val="8"/>
  </w:num>
  <w:num w:numId="3" w16cid:durableId="1129711188">
    <w:abstractNumId w:val="7"/>
  </w:num>
  <w:num w:numId="4" w16cid:durableId="158426040">
    <w:abstractNumId w:val="9"/>
  </w:num>
  <w:num w:numId="5" w16cid:durableId="290597349">
    <w:abstractNumId w:val="3"/>
  </w:num>
  <w:num w:numId="6" w16cid:durableId="1969512438">
    <w:abstractNumId w:val="4"/>
  </w:num>
  <w:num w:numId="7" w16cid:durableId="1018892842">
    <w:abstractNumId w:val="1"/>
  </w:num>
  <w:num w:numId="8" w16cid:durableId="1418401899">
    <w:abstractNumId w:val="0"/>
  </w:num>
  <w:num w:numId="9" w16cid:durableId="1184326036">
    <w:abstractNumId w:val="5"/>
  </w:num>
  <w:num w:numId="10" w16cid:durableId="69069085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77"/>
    <w:rsid w:val="00005EB7"/>
    <w:rsid w:val="00007F08"/>
    <w:rsid w:val="000243F2"/>
    <w:rsid w:val="00034C30"/>
    <w:rsid w:val="00063EF1"/>
    <w:rsid w:val="00072457"/>
    <w:rsid w:val="00075C78"/>
    <w:rsid w:val="0007792B"/>
    <w:rsid w:val="000808FE"/>
    <w:rsid w:val="000A1C98"/>
    <w:rsid w:val="000A7996"/>
    <w:rsid w:val="000B0F5C"/>
    <w:rsid w:val="000B5862"/>
    <w:rsid w:val="000D4356"/>
    <w:rsid w:val="000E4D0A"/>
    <w:rsid w:val="000F71BD"/>
    <w:rsid w:val="001218DE"/>
    <w:rsid w:val="00136295"/>
    <w:rsid w:val="00136DA6"/>
    <w:rsid w:val="00141165"/>
    <w:rsid w:val="00143380"/>
    <w:rsid w:val="001517D6"/>
    <w:rsid w:val="00161A31"/>
    <w:rsid w:val="00161EA0"/>
    <w:rsid w:val="00166EA4"/>
    <w:rsid w:val="001712CC"/>
    <w:rsid w:val="00174532"/>
    <w:rsid w:val="00194F6A"/>
    <w:rsid w:val="001A15C8"/>
    <w:rsid w:val="001A71CD"/>
    <w:rsid w:val="001D59A9"/>
    <w:rsid w:val="001F3A0F"/>
    <w:rsid w:val="00211284"/>
    <w:rsid w:val="00225D4A"/>
    <w:rsid w:val="00230953"/>
    <w:rsid w:val="00231F17"/>
    <w:rsid w:val="00240F7F"/>
    <w:rsid w:val="00241758"/>
    <w:rsid w:val="002560AB"/>
    <w:rsid w:val="00267CC7"/>
    <w:rsid w:val="00280825"/>
    <w:rsid w:val="002B5541"/>
    <w:rsid w:val="002C3C64"/>
    <w:rsid w:val="002D2570"/>
    <w:rsid w:val="002E069A"/>
    <w:rsid w:val="002E4DC9"/>
    <w:rsid w:val="002F3DEC"/>
    <w:rsid w:val="002F7647"/>
    <w:rsid w:val="00302E56"/>
    <w:rsid w:val="00305037"/>
    <w:rsid w:val="003148D4"/>
    <w:rsid w:val="0033484B"/>
    <w:rsid w:val="003514BE"/>
    <w:rsid w:val="00362C71"/>
    <w:rsid w:val="00374FD1"/>
    <w:rsid w:val="00386F9A"/>
    <w:rsid w:val="003A6A83"/>
    <w:rsid w:val="003E54ED"/>
    <w:rsid w:val="003E5CD3"/>
    <w:rsid w:val="003E7990"/>
    <w:rsid w:val="003F434C"/>
    <w:rsid w:val="00407EE6"/>
    <w:rsid w:val="0041029E"/>
    <w:rsid w:val="0041074F"/>
    <w:rsid w:val="00420F46"/>
    <w:rsid w:val="00422BCF"/>
    <w:rsid w:val="00450F3A"/>
    <w:rsid w:val="00453C31"/>
    <w:rsid w:val="00453D61"/>
    <w:rsid w:val="00454ECE"/>
    <w:rsid w:val="00463ED9"/>
    <w:rsid w:val="004705F3"/>
    <w:rsid w:val="0047099D"/>
    <w:rsid w:val="00470C96"/>
    <w:rsid w:val="00471789"/>
    <w:rsid w:val="00472477"/>
    <w:rsid w:val="0048340C"/>
    <w:rsid w:val="00496441"/>
    <w:rsid w:val="004964B4"/>
    <w:rsid w:val="004A340F"/>
    <w:rsid w:val="004B32FD"/>
    <w:rsid w:val="004B62CD"/>
    <w:rsid w:val="004C0ABB"/>
    <w:rsid w:val="004C22B3"/>
    <w:rsid w:val="004E557F"/>
    <w:rsid w:val="004E6059"/>
    <w:rsid w:val="00510E7A"/>
    <w:rsid w:val="005110C8"/>
    <w:rsid w:val="00516286"/>
    <w:rsid w:val="005460F2"/>
    <w:rsid w:val="005463D3"/>
    <w:rsid w:val="00555F47"/>
    <w:rsid w:val="00557E1F"/>
    <w:rsid w:val="00572B29"/>
    <w:rsid w:val="00586556"/>
    <w:rsid w:val="0059285E"/>
    <w:rsid w:val="005937FB"/>
    <w:rsid w:val="00597025"/>
    <w:rsid w:val="005B352D"/>
    <w:rsid w:val="005C3793"/>
    <w:rsid w:val="005C4E45"/>
    <w:rsid w:val="005E213A"/>
    <w:rsid w:val="005F3B00"/>
    <w:rsid w:val="005F7F76"/>
    <w:rsid w:val="006227E8"/>
    <w:rsid w:val="00624C3D"/>
    <w:rsid w:val="00630F76"/>
    <w:rsid w:val="0063391A"/>
    <w:rsid w:val="00633F89"/>
    <w:rsid w:val="00656630"/>
    <w:rsid w:val="00664F5C"/>
    <w:rsid w:val="006832B6"/>
    <w:rsid w:val="00695D7A"/>
    <w:rsid w:val="00695EC9"/>
    <w:rsid w:val="006B0676"/>
    <w:rsid w:val="006C0865"/>
    <w:rsid w:val="006C45A5"/>
    <w:rsid w:val="006D36FD"/>
    <w:rsid w:val="00700CA3"/>
    <w:rsid w:val="007035AC"/>
    <w:rsid w:val="00715BB2"/>
    <w:rsid w:val="00730DC0"/>
    <w:rsid w:val="00732AC7"/>
    <w:rsid w:val="00752BA7"/>
    <w:rsid w:val="0076020B"/>
    <w:rsid w:val="007742B5"/>
    <w:rsid w:val="00776D30"/>
    <w:rsid w:val="00786E99"/>
    <w:rsid w:val="00797D4F"/>
    <w:rsid w:val="007D1F63"/>
    <w:rsid w:val="007E0865"/>
    <w:rsid w:val="007E1F29"/>
    <w:rsid w:val="007F516F"/>
    <w:rsid w:val="00805D0A"/>
    <w:rsid w:val="00813B33"/>
    <w:rsid w:val="008204B2"/>
    <w:rsid w:val="00847B11"/>
    <w:rsid w:val="0085186B"/>
    <w:rsid w:val="008561E6"/>
    <w:rsid w:val="008613EF"/>
    <w:rsid w:val="00872B77"/>
    <w:rsid w:val="00880240"/>
    <w:rsid w:val="0089421B"/>
    <w:rsid w:val="008A1EC0"/>
    <w:rsid w:val="008B0CC9"/>
    <w:rsid w:val="008B26AC"/>
    <w:rsid w:val="008C0642"/>
    <w:rsid w:val="008C1B92"/>
    <w:rsid w:val="008C28E7"/>
    <w:rsid w:val="008D49C9"/>
    <w:rsid w:val="00913D4C"/>
    <w:rsid w:val="009323FA"/>
    <w:rsid w:val="00932DDA"/>
    <w:rsid w:val="00951643"/>
    <w:rsid w:val="00970691"/>
    <w:rsid w:val="00974178"/>
    <w:rsid w:val="009752E7"/>
    <w:rsid w:val="00983BDF"/>
    <w:rsid w:val="009B24FF"/>
    <w:rsid w:val="009C31B4"/>
    <w:rsid w:val="009C3623"/>
    <w:rsid w:val="009D79F0"/>
    <w:rsid w:val="009E5725"/>
    <w:rsid w:val="009F0F6A"/>
    <w:rsid w:val="009F1E19"/>
    <w:rsid w:val="009F6514"/>
    <w:rsid w:val="009F6DF1"/>
    <w:rsid w:val="00A05D84"/>
    <w:rsid w:val="00A12D2B"/>
    <w:rsid w:val="00A17869"/>
    <w:rsid w:val="00A17B43"/>
    <w:rsid w:val="00A32D2F"/>
    <w:rsid w:val="00A3514F"/>
    <w:rsid w:val="00A3569F"/>
    <w:rsid w:val="00A404FA"/>
    <w:rsid w:val="00A40E1D"/>
    <w:rsid w:val="00A44826"/>
    <w:rsid w:val="00A46E56"/>
    <w:rsid w:val="00A572DC"/>
    <w:rsid w:val="00A62ED9"/>
    <w:rsid w:val="00A67F7E"/>
    <w:rsid w:val="00A83656"/>
    <w:rsid w:val="00AA68F5"/>
    <w:rsid w:val="00AC6DD7"/>
    <w:rsid w:val="00AC72BE"/>
    <w:rsid w:val="00AD0A79"/>
    <w:rsid w:val="00AD1158"/>
    <w:rsid w:val="00AD2465"/>
    <w:rsid w:val="00AE071F"/>
    <w:rsid w:val="00AE7B0B"/>
    <w:rsid w:val="00AF763F"/>
    <w:rsid w:val="00AF76D9"/>
    <w:rsid w:val="00B2294B"/>
    <w:rsid w:val="00B2449B"/>
    <w:rsid w:val="00B91DD1"/>
    <w:rsid w:val="00B93860"/>
    <w:rsid w:val="00BC1A66"/>
    <w:rsid w:val="00BC6CCB"/>
    <w:rsid w:val="00BD1B4C"/>
    <w:rsid w:val="00BD7DEB"/>
    <w:rsid w:val="00BE1ECE"/>
    <w:rsid w:val="00BE60E2"/>
    <w:rsid w:val="00C0462F"/>
    <w:rsid w:val="00C05DC6"/>
    <w:rsid w:val="00C13B4C"/>
    <w:rsid w:val="00C25E1C"/>
    <w:rsid w:val="00C27E3C"/>
    <w:rsid w:val="00C33159"/>
    <w:rsid w:val="00C34B4E"/>
    <w:rsid w:val="00C350B5"/>
    <w:rsid w:val="00C36039"/>
    <w:rsid w:val="00C45620"/>
    <w:rsid w:val="00C604EF"/>
    <w:rsid w:val="00C6253A"/>
    <w:rsid w:val="00C733EB"/>
    <w:rsid w:val="00C80A8F"/>
    <w:rsid w:val="00CA41BE"/>
    <w:rsid w:val="00CC7B97"/>
    <w:rsid w:val="00CD498F"/>
    <w:rsid w:val="00D03C49"/>
    <w:rsid w:val="00D07B8C"/>
    <w:rsid w:val="00D25412"/>
    <w:rsid w:val="00D60ACE"/>
    <w:rsid w:val="00D60DB2"/>
    <w:rsid w:val="00D644E5"/>
    <w:rsid w:val="00D8075E"/>
    <w:rsid w:val="00D83D6C"/>
    <w:rsid w:val="00D87F2E"/>
    <w:rsid w:val="00D93609"/>
    <w:rsid w:val="00D95FC5"/>
    <w:rsid w:val="00DA0A0E"/>
    <w:rsid w:val="00DA6CEC"/>
    <w:rsid w:val="00DB6F73"/>
    <w:rsid w:val="00DD4A35"/>
    <w:rsid w:val="00E001DF"/>
    <w:rsid w:val="00E06CCE"/>
    <w:rsid w:val="00E1698C"/>
    <w:rsid w:val="00E20861"/>
    <w:rsid w:val="00E4791B"/>
    <w:rsid w:val="00E625E8"/>
    <w:rsid w:val="00E649A3"/>
    <w:rsid w:val="00E850E7"/>
    <w:rsid w:val="00E86D60"/>
    <w:rsid w:val="00E87320"/>
    <w:rsid w:val="00E921FB"/>
    <w:rsid w:val="00EA2E3B"/>
    <w:rsid w:val="00ED5B61"/>
    <w:rsid w:val="00EF5619"/>
    <w:rsid w:val="00EF7005"/>
    <w:rsid w:val="00F04E33"/>
    <w:rsid w:val="00F0730F"/>
    <w:rsid w:val="00F1037A"/>
    <w:rsid w:val="00F37BDF"/>
    <w:rsid w:val="00F410CC"/>
    <w:rsid w:val="00F426A4"/>
    <w:rsid w:val="00F55772"/>
    <w:rsid w:val="00F652D8"/>
    <w:rsid w:val="00F71105"/>
    <w:rsid w:val="00F84E4C"/>
    <w:rsid w:val="00F87B18"/>
    <w:rsid w:val="00F90451"/>
    <w:rsid w:val="00FA0234"/>
    <w:rsid w:val="00FA6D61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/"/>
  <w:listSeparator w:val="؛"/>
  <w14:docId w14:val="1EA3745D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paragraph" w:styleId="ListParagraph">
    <w:name w:val="List Paragraph"/>
    <w:basedOn w:val="Normal"/>
    <w:uiPriority w:val="34"/>
    <w:qFormat/>
    <w:rsid w:val="00C27E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504B3-DC49-4646-BE0C-46BC7EFF3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66</TotalTime>
  <Pages>24</Pages>
  <Words>2455</Words>
  <Characters>13997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16420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yosef hemmatjou</cp:lastModifiedBy>
  <cp:revision>27</cp:revision>
  <cp:lastPrinted>1900-12-31T19:30:00Z</cp:lastPrinted>
  <dcterms:created xsi:type="dcterms:W3CDTF">2025-06-10T13:37:00Z</dcterms:created>
  <dcterms:modified xsi:type="dcterms:W3CDTF">2025-06-14T07:58:00Z</dcterms:modified>
</cp:coreProperties>
</file>